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7D1" w:rsidRPr="001A2824" w:rsidRDefault="00A627D1" w:rsidP="00EB23DC">
      <w:pPr>
        <w:jc w:val="center"/>
        <w:outlineLvl w:val="0"/>
        <w:rPr>
          <w:b/>
          <w:bCs/>
        </w:rPr>
      </w:pPr>
      <w:r w:rsidRPr="001A2824">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46.45pt" o:ole="" fillcolor="window">
            <v:imagedata r:id="rId5" o:title=""/>
          </v:shape>
          <o:OLEObject Type="Embed" ProgID="Paint.Picture" ShapeID="_x0000_i1025" DrawAspect="Content" ObjectID="_1659512363" r:id="rId6"/>
        </w:object>
      </w:r>
      <w:r w:rsidRPr="001A2824">
        <w:rPr>
          <w:b/>
          <w:bCs/>
        </w:rPr>
        <w:t xml:space="preserve"> </w:t>
      </w:r>
    </w:p>
    <w:p w:rsidR="00A627D1" w:rsidRPr="001A2824" w:rsidRDefault="00A627D1" w:rsidP="00EB23DC">
      <w:pPr>
        <w:jc w:val="center"/>
        <w:outlineLvl w:val="0"/>
        <w:rPr>
          <w:b/>
          <w:bCs/>
        </w:rPr>
      </w:pPr>
      <w:r w:rsidRPr="001A2824">
        <w:rPr>
          <w:b/>
          <w:bCs/>
        </w:rPr>
        <w:t>УКРАЇНА</w:t>
      </w:r>
    </w:p>
    <w:p w:rsidR="00A627D1" w:rsidRPr="001A2824" w:rsidRDefault="00A627D1" w:rsidP="00EB23DC">
      <w:pPr>
        <w:jc w:val="center"/>
        <w:outlineLvl w:val="0"/>
        <w:rPr>
          <w:b/>
          <w:bCs/>
          <w:i/>
        </w:rPr>
      </w:pPr>
      <w:r w:rsidRPr="001A2824">
        <w:rPr>
          <w:b/>
          <w:bCs/>
          <w:i/>
        </w:rPr>
        <w:t>Пологівська районна рада</w:t>
      </w:r>
    </w:p>
    <w:p w:rsidR="00A627D1" w:rsidRPr="001A2824" w:rsidRDefault="00A627D1" w:rsidP="00EB23DC">
      <w:pPr>
        <w:jc w:val="center"/>
        <w:outlineLvl w:val="0"/>
        <w:rPr>
          <w:b/>
          <w:bCs/>
          <w:i/>
        </w:rPr>
      </w:pPr>
      <w:r w:rsidRPr="001A2824">
        <w:rPr>
          <w:b/>
          <w:bCs/>
          <w:i/>
        </w:rPr>
        <w:t>Запорізької області</w:t>
      </w:r>
    </w:p>
    <w:p w:rsidR="00A627D1" w:rsidRPr="001A2824" w:rsidRDefault="00A627D1" w:rsidP="00EB23DC">
      <w:pPr>
        <w:jc w:val="center"/>
        <w:outlineLvl w:val="0"/>
        <w:rPr>
          <w:b/>
          <w:bCs/>
          <w:i/>
        </w:rPr>
      </w:pPr>
      <w:r w:rsidRPr="001A2824">
        <w:rPr>
          <w:b/>
          <w:bCs/>
          <w:i/>
        </w:rPr>
        <w:t>сьомого скликання</w:t>
      </w:r>
    </w:p>
    <w:p w:rsidR="00A627D1" w:rsidRPr="001A2824" w:rsidRDefault="00A627D1" w:rsidP="00EB23DC">
      <w:pPr>
        <w:jc w:val="center"/>
        <w:outlineLvl w:val="0"/>
        <w:rPr>
          <w:b/>
          <w:bCs/>
          <w:i/>
        </w:rPr>
      </w:pPr>
      <w:r>
        <w:rPr>
          <w:b/>
          <w:bCs/>
          <w:i/>
        </w:rPr>
        <w:t xml:space="preserve">п’ятдесят перша </w:t>
      </w:r>
      <w:r w:rsidRPr="001A2824">
        <w:rPr>
          <w:b/>
          <w:bCs/>
          <w:i/>
        </w:rPr>
        <w:t>сесія</w:t>
      </w:r>
    </w:p>
    <w:p w:rsidR="00A627D1" w:rsidRPr="00A834CC" w:rsidRDefault="00A627D1" w:rsidP="00EB23DC">
      <w:pPr>
        <w:jc w:val="center"/>
        <w:outlineLvl w:val="0"/>
        <w:rPr>
          <w:b/>
          <w:bCs/>
          <w:i/>
        </w:rPr>
      </w:pPr>
    </w:p>
    <w:p w:rsidR="00A627D1" w:rsidRDefault="00A627D1" w:rsidP="00EB23DC">
      <w:pPr>
        <w:jc w:val="center"/>
        <w:outlineLvl w:val="0"/>
        <w:rPr>
          <w:b/>
          <w:bCs/>
          <w:i/>
        </w:rPr>
      </w:pPr>
      <w:r w:rsidRPr="00A834CC">
        <w:rPr>
          <w:b/>
          <w:bCs/>
          <w:i/>
        </w:rPr>
        <w:t>Р і ш е н н я</w:t>
      </w:r>
    </w:p>
    <w:p w:rsidR="00A627D1" w:rsidRPr="00A834CC" w:rsidRDefault="00A627D1" w:rsidP="00EB23DC">
      <w:pPr>
        <w:jc w:val="center"/>
        <w:outlineLvl w:val="0"/>
        <w:rPr>
          <w:b/>
          <w:bCs/>
          <w:i/>
        </w:rPr>
      </w:pPr>
    </w:p>
    <w:p w:rsidR="00A627D1" w:rsidRPr="00501191" w:rsidRDefault="00A627D1" w:rsidP="00C83131">
      <w:pPr>
        <w:jc w:val="both"/>
      </w:pPr>
      <w:r>
        <w:t>20 серпня</w:t>
      </w:r>
      <w:r w:rsidRPr="00501191">
        <w:t xml:space="preserve"> 2020 року                                                                               </w:t>
      </w:r>
      <w:r>
        <w:t xml:space="preserve">         </w:t>
      </w:r>
      <w:r w:rsidRPr="00501191">
        <w:t>№</w:t>
      </w:r>
      <w:r>
        <w:rPr>
          <w:u w:val="single"/>
        </w:rPr>
        <w:t xml:space="preserve">   10</w:t>
      </w:r>
      <w:r w:rsidRPr="00501191">
        <w:t xml:space="preserve"> </w:t>
      </w:r>
    </w:p>
    <w:p w:rsidR="00A627D1" w:rsidRDefault="00A627D1" w:rsidP="00EB23DC">
      <w:pPr>
        <w:jc w:val="both"/>
      </w:pPr>
    </w:p>
    <w:p w:rsidR="00A627D1" w:rsidRDefault="00A627D1" w:rsidP="00C83131">
      <w:pPr>
        <w:spacing w:line="240" w:lineRule="exact"/>
        <w:jc w:val="both"/>
      </w:pPr>
      <w:r>
        <w:t>Про затвердження Положення про платні послуги, які надаються комунальним некомерційним підприємством «Пологівська багатопрофільна лікарня інтенсивного лікування» Пологівської районної ради Запорізької області</w:t>
      </w:r>
    </w:p>
    <w:p w:rsidR="00A627D1" w:rsidRDefault="00A627D1" w:rsidP="00EB23DC">
      <w:pPr>
        <w:jc w:val="both"/>
      </w:pPr>
    </w:p>
    <w:p w:rsidR="00A627D1" w:rsidRDefault="00A627D1" w:rsidP="00EB23DC">
      <w:pPr>
        <w:jc w:val="both"/>
      </w:pPr>
    </w:p>
    <w:p w:rsidR="00A627D1" w:rsidRDefault="00A627D1" w:rsidP="002A1C07">
      <w:pPr>
        <w:ind w:firstLine="708"/>
        <w:jc w:val="both"/>
      </w:pPr>
      <w:r>
        <w:t xml:space="preserve">Відповідно до ч.2 ст.43 Закону України «Про місцеве самоврядування в Україні»,  постанови Кабінету Міністрів України від </w:t>
      </w:r>
      <w:r>
        <w:rPr>
          <w:color w:val="000000"/>
        </w:rPr>
        <w:t xml:space="preserve">17.09.1996 року №1138 «Про затвердження переліку платних послуг, які надаються в державних і комунальних закладах охорони здоров’я та вищих медичних навчальних закладах» (зі змінами), </w:t>
      </w:r>
      <w:r>
        <w:t>Пологівська районна рада Запорізької області вирішила:</w:t>
      </w:r>
    </w:p>
    <w:p w:rsidR="00A627D1" w:rsidRDefault="00A627D1" w:rsidP="00EB23DC">
      <w:pPr>
        <w:jc w:val="both"/>
      </w:pPr>
    </w:p>
    <w:p w:rsidR="00A627D1" w:rsidRDefault="00A627D1" w:rsidP="00EB23DC">
      <w:pPr>
        <w:jc w:val="both"/>
      </w:pPr>
      <w:r>
        <w:tab/>
        <w:t>1. Затвердити Положення про платні послуги, які надаються комунальним некомерційним підприємством «Пологівська багатопрофільна лікарня інтенсивного лікування» Пологівської районної ради Запорізької області (додається).</w:t>
      </w:r>
    </w:p>
    <w:p w:rsidR="00A627D1" w:rsidRDefault="00A627D1" w:rsidP="006665DB">
      <w:pPr>
        <w:ind w:firstLine="708"/>
        <w:jc w:val="both"/>
      </w:pPr>
      <w:r>
        <w:t>2.   Контроль за виконанням рішення покласти на постійну комісію районної ради Запорізької області з питань промислової політики, бюджету та управління об’єктами спільної власності територіальних громад.</w:t>
      </w:r>
    </w:p>
    <w:p w:rsidR="00A627D1" w:rsidRDefault="00A627D1" w:rsidP="006665DB">
      <w:pPr>
        <w:jc w:val="both"/>
      </w:pPr>
      <w:r>
        <w:t xml:space="preserve">  </w:t>
      </w:r>
    </w:p>
    <w:p w:rsidR="00A627D1" w:rsidRDefault="00A627D1" w:rsidP="006665DB">
      <w:pPr>
        <w:jc w:val="both"/>
      </w:pPr>
    </w:p>
    <w:p w:rsidR="00A627D1" w:rsidRDefault="00A627D1" w:rsidP="006665DB">
      <w:pPr>
        <w:jc w:val="both"/>
      </w:pPr>
    </w:p>
    <w:p w:rsidR="00A627D1" w:rsidRDefault="00A627D1" w:rsidP="00FC7CF3">
      <w:pPr>
        <w:jc w:val="both"/>
      </w:pPr>
      <w:r>
        <w:t>Заступник голови ради                                                                      І.О.Шевченко</w:t>
      </w:r>
    </w:p>
    <w:p w:rsidR="00A627D1" w:rsidRDefault="00A627D1" w:rsidP="006665DB">
      <w:pPr>
        <w:jc w:val="both"/>
      </w:pPr>
    </w:p>
    <w:p w:rsidR="00A627D1" w:rsidRDefault="00A627D1" w:rsidP="006665DB">
      <w:pPr>
        <w:spacing w:line="240" w:lineRule="exact"/>
        <w:jc w:val="both"/>
        <w:rPr>
          <w:sz w:val="22"/>
          <w:szCs w:val="22"/>
        </w:rPr>
      </w:pPr>
    </w:p>
    <w:p w:rsidR="00A627D1" w:rsidRDefault="00A627D1" w:rsidP="006665DB">
      <w:pPr>
        <w:spacing w:line="240" w:lineRule="exact"/>
        <w:jc w:val="both"/>
        <w:rPr>
          <w:sz w:val="22"/>
          <w:szCs w:val="22"/>
        </w:rPr>
      </w:pPr>
    </w:p>
    <w:p w:rsidR="00A627D1" w:rsidRDefault="00A627D1" w:rsidP="006665DB">
      <w:pPr>
        <w:spacing w:line="240" w:lineRule="exact"/>
        <w:jc w:val="both"/>
        <w:rPr>
          <w:sz w:val="22"/>
          <w:szCs w:val="22"/>
        </w:rPr>
      </w:pPr>
    </w:p>
    <w:p w:rsidR="00A627D1" w:rsidRDefault="00A627D1" w:rsidP="00045FA7">
      <w:pPr>
        <w:pStyle w:val="1"/>
        <w:spacing w:line="240" w:lineRule="exact"/>
        <w:ind w:firstLine="708"/>
        <w:jc w:val="both"/>
        <w:rPr>
          <w:sz w:val="28"/>
          <w:szCs w:val="28"/>
        </w:rPr>
      </w:pPr>
    </w:p>
    <w:p w:rsidR="00A627D1" w:rsidRPr="005B1831" w:rsidRDefault="00A627D1" w:rsidP="00045FA7">
      <w:pPr>
        <w:spacing w:line="240" w:lineRule="exact"/>
        <w:jc w:val="both"/>
      </w:pPr>
    </w:p>
    <w:p w:rsidR="00A627D1" w:rsidRDefault="00A627D1" w:rsidP="00045FA7">
      <w:pPr>
        <w:spacing w:line="240" w:lineRule="exact"/>
        <w:jc w:val="both"/>
      </w:pPr>
      <w:r>
        <w:t xml:space="preserve"> </w:t>
      </w:r>
    </w:p>
    <w:p w:rsidR="00A627D1" w:rsidRDefault="00A627D1" w:rsidP="00045FA7">
      <w:pPr>
        <w:spacing w:line="240" w:lineRule="exact"/>
        <w:jc w:val="both"/>
      </w:pPr>
    </w:p>
    <w:p w:rsidR="00A627D1" w:rsidRDefault="00A627D1" w:rsidP="00045FA7">
      <w:pPr>
        <w:spacing w:line="240" w:lineRule="exact"/>
        <w:jc w:val="both"/>
      </w:pPr>
    </w:p>
    <w:p w:rsidR="00A627D1" w:rsidRDefault="00A627D1" w:rsidP="00045FA7">
      <w:pPr>
        <w:spacing w:line="240" w:lineRule="exact"/>
        <w:jc w:val="both"/>
      </w:pPr>
    </w:p>
    <w:p w:rsidR="00A627D1" w:rsidRDefault="00A627D1" w:rsidP="00045FA7">
      <w:pPr>
        <w:spacing w:line="240" w:lineRule="exact"/>
        <w:jc w:val="both"/>
      </w:pPr>
    </w:p>
    <w:p w:rsidR="00A627D1" w:rsidRPr="009429C2" w:rsidRDefault="00A627D1" w:rsidP="00F44AFE">
      <w:pPr>
        <w:spacing w:line="360" w:lineRule="atLeast"/>
        <w:jc w:val="right"/>
        <w:textAlignment w:val="baseline"/>
        <w:rPr>
          <w:bCs/>
          <w:color w:val="000000"/>
          <w:sz w:val="24"/>
          <w:szCs w:val="24"/>
          <w:bdr w:val="none" w:sz="0" w:space="0" w:color="auto" w:frame="1"/>
        </w:rPr>
      </w:pPr>
      <w:r w:rsidRPr="009429C2">
        <w:rPr>
          <w:bCs/>
          <w:color w:val="000000"/>
          <w:sz w:val="24"/>
          <w:szCs w:val="24"/>
          <w:bdr w:val="none" w:sz="0" w:space="0" w:color="auto" w:frame="1"/>
        </w:rPr>
        <w:t xml:space="preserve">Додаток  </w:t>
      </w:r>
    </w:p>
    <w:p w:rsidR="00A627D1" w:rsidRPr="007D78E0" w:rsidRDefault="00A627D1" w:rsidP="00F44AFE">
      <w:pPr>
        <w:spacing w:line="360" w:lineRule="atLeast"/>
        <w:jc w:val="right"/>
        <w:textAlignment w:val="baseline"/>
        <w:rPr>
          <w:bCs/>
          <w:color w:val="000000"/>
          <w:sz w:val="24"/>
          <w:szCs w:val="24"/>
          <w:bdr w:val="none" w:sz="0" w:space="0" w:color="auto" w:frame="1"/>
        </w:rPr>
      </w:pPr>
      <w:r>
        <w:rPr>
          <w:bCs/>
          <w:color w:val="000000"/>
          <w:sz w:val="24"/>
          <w:szCs w:val="24"/>
          <w:bdr w:val="none" w:sz="0" w:space="0" w:color="auto" w:frame="1"/>
        </w:rPr>
        <w:t xml:space="preserve">до рішення </w:t>
      </w:r>
      <w:r w:rsidRPr="007D78E0">
        <w:rPr>
          <w:bCs/>
          <w:color w:val="000000"/>
          <w:sz w:val="24"/>
          <w:szCs w:val="24"/>
          <w:bdr w:val="none" w:sz="0" w:space="0" w:color="auto" w:frame="1"/>
        </w:rPr>
        <w:t xml:space="preserve"> районної ради</w:t>
      </w:r>
    </w:p>
    <w:p w:rsidR="00A627D1" w:rsidRPr="009429C2" w:rsidRDefault="00A627D1" w:rsidP="00F44AFE">
      <w:pPr>
        <w:spacing w:line="360" w:lineRule="atLeast"/>
        <w:jc w:val="right"/>
        <w:textAlignment w:val="baseline"/>
        <w:rPr>
          <w:bCs/>
          <w:color w:val="000000"/>
          <w:sz w:val="24"/>
          <w:szCs w:val="24"/>
          <w:bdr w:val="none" w:sz="0" w:space="0" w:color="auto" w:frame="1"/>
        </w:rPr>
      </w:pPr>
      <w:r w:rsidRPr="009429C2">
        <w:rPr>
          <w:bCs/>
          <w:color w:val="000000"/>
          <w:sz w:val="24"/>
          <w:szCs w:val="24"/>
          <w:bdr w:val="none" w:sz="0" w:space="0" w:color="auto" w:frame="1"/>
        </w:rPr>
        <w:t xml:space="preserve"> від «__»_______2020р. №_____</w:t>
      </w:r>
    </w:p>
    <w:p w:rsidR="00A627D1" w:rsidRDefault="00A627D1" w:rsidP="00F44AFE">
      <w:pPr>
        <w:spacing w:line="360" w:lineRule="atLeast"/>
        <w:jc w:val="center"/>
        <w:textAlignment w:val="baseline"/>
        <w:rPr>
          <w:rFonts w:ascii="Helvetica" w:hAnsi="Helvetica" w:cs="Helvetica"/>
          <w:b/>
          <w:bCs/>
          <w:color w:val="000000"/>
          <w:sz w:val="20"/>
          <w:szCs w:val="20"/>
          <w:bdr w:val="none" w:sz="0" w:space="0" w:color="auto" w:frame="1"/>
        </w:rPr>
      </w:pPr>
    </w:p>
    <w:p w:rsidR="00A627D1" w:rsidRDefault="00A627D1" w:rsidP="00F44AFE">
      <w:pPr>
        <w:spacing w:line="360" w:lineRule="atLeast"/>
        <w:jc w:val="center"/>
        <w:textAlignment w:val="baseline"/>
        <w:rPr>
          <w:b/>
          <w:bCs/>
          <w:color w:val="000000"/>
          <w:sz w:val="24"/>
          <w:szCs w:val="24"/>
          <w:bdr w:val="none" w:sz="0" w:space="0" w:color="auto" w:frame="1"/>
        </w:rPr>
      </w:pPr>
    </w:p>
    <w:p w:rsidR="00A627D1" w:rsidRPr="00407382" w:rsidRDefault="00A627D1" w:rsidP="00F44AFE">
      <w:pPr>
        <w:spacing w:line="360" w:lineRule="atLeast"/>
        <w:jc w:val="center"/>
        <w:textAlignment w:val="baseline"/>
        <w:rPr>
          <w:color w:val="000000"/>
        </w:rPr>
      </w:pPr>
      <w:r w:rsidRPr="00407382">
        <w:rPr>
          <w:b/>
          <w:bCs/>
          <w:color w:val="000000"/>
          <w:sz w:val="32"/>
          <w:szCs w:val="32"/>
          <w:bdr w:val="none" w:sz="0" w:space="0" w:color="auto" w:frame="1"/>
        </w:rPr>
        <w:t>ПОЛОЖЕННЯ</w:t>
      </w:r>
      <w:r w:rsidRPr="00407382">
        <w:rPr>
          <w:b/>
          <w:bCs/>
          <w:color w:val="000000"/>
          <w:sz w:val="32"/>
          <w:szCs w:val="32"/>
          <w:bdr w:val="none" w:sz="0" w:space="0" w:color="auto" w:frame="1"/>
        </w:rPr>
        <w:br/>
      </w:r>
      <w:r w:rsidRPr="00407382">
        <w:rPr>
          <w:b/>
          <w:bCs/>
          <w:color w:val="000000"/>
          <w:bdr w:val="none" w:sz="0" w:space="0" w:color="auto" w:frame="1"/>
        </w:rPr>
        <w:t>про платні послуги</w:t>
      </w:r>
      <w:r>
        <w:rPr>
          <w:b/>
          <w:bCs/>
          <w:color w:val="000000"/>
          <w:bdr w:val="none" w:sz="0" w:space="0" w:color="auto" w:frame="1"/>
        </w:rPr>
        <w:t xml:space="preserve">, </w:t>
      </w:r>
      <w:r w:rsidRPr="00407382">
        <w:rPr>
          <w:b/>
          <w:bCs/>
          <w:color w:val="000000"/>
          <w:bdr w:val="none" w:sz="0" w:space="0" w:color="auto" w:frame="1"/>
        </w:rPr>
        <w:t xml:space="preserve">які надаються комунальним некомерційним підприємством </w:t>
      </w:r>
      <w:r>
        <w:rPr>
          <w:b/>
          <w:bCs/>
          <w:color w:val="000000"/>
          <w:bdr w:val="none" w:sz="0" w:space="0" w:color="auto" w:frame="1"/>
        </w:rPr>
        <w:t>«Пологівська багатопрофільна лікарня</w:t>
      </w:r>
      <w:r w:rsidRPr="00407382">
        <w:rPr>
          <w:b/>
          <w:bCs/>
          <w:color w:val="000000"/>
          <w:bdr w:val="none" w:sz="0" w:space="0" w:color="auto" w:frame="1"/>
        </w:rPr>
        <w:t xml:space="preserve"> інтенсивного лікування»</w:t>
      </w:r>
      <w:r>
        <w:rPr>
          <w:b/>
          <w:bCs/>
          <w:color w:val="000000"/>
          <w:bdr w:val="none" w:sz="0" w:space="0" w:color="auto" w:frame="1"/>
        </w:rPr>
        <w:t xml:space="preserve"> </w:t>
      </w:r>
      <w:r w:rsidRPr="00407382">
        <w:rPr>
          <w:b/>
          <w:bCs/>
          <w:color w:val="000000"/>
          <w:bdr w:val="none" w:sz="0" w:space="0" w:color="auto" w:frame="1"/>
        </w:rPr>
        <w:t>Пологівської районної ради Запорізької області</w:t>
      </w:r>
    </w:p>
    <w:p w:rsidR="00A627D1" w:rsidRPr="00E255E6" w:rsidRDefault="00A627D1" w:rsidP="00F44AFE">
      <w:pPr>
        <w:spacing w:line="360" w:lineRule="atLeast"/>
        <w:jc w:val="center"/>
        <w:textAlignment w:val="baseline"/>
        <w:rPr>
          <w:b/>
          <w:bCs/>
          <w:color w:val="000000"/>
          <w:sz w:val="24"/>
          <w:szCs w:val="24"/>
          <w:bdr w:val="none" w:sz="0" w:space="0" w:color="auto" w:frame="1"/>
        </w:rPr>
      </w:pPr>
    </w:p>
    <w:p w:rsidR="00A627D1" w:rsidRPr="007D78E0" w:rsidRDefault="00A627D1" w:rsidP="00F44AFE">
      <w:pPr>
        <w:spacing w:line="360" w:lineRule="atLeast"/>
        <w:jc w:val="center"/>
        <w:textAlignment w:val="baseline"/>
        <w:rPr>
          <w:color w:val="000000"/>
        </w:rPr>
      </w:pPr>
      <w:r w:rsidRPr="007D78E0">
        <w:rPr>
          <w:b/>
          <w:bCs/>
          <w:color w:val="000000"/>
          <w:bdr w:val="none" w:sz="0" w:space="0" w:color="auto" w:frame="1"/>
        </w:rPr>
        <w:t>1. Загальні положення</w:t>
      </w:r>
    </w:p>
    <w:p w:rsidR="00A627D1" w:rsidRPr="007D78E0" w:rsidRDefault="00A627D1" w:rsidP="00F44AFE">
      <w:pPr>
        <w:ind w:firstLine="300"/>
        <w:jc w:val="both"/>
        <w:textAlignment w:val="baseline"/>
        <w:rPr>
          <w:color w:val="000000"/>
        </w:rPr>
      </w:pPr>
      <w:r w:rsidRPr="007D78E0">
        <w:rPr>
          <w:color w:val="000000"/>
        </w:rPr>
        <w:t xml:space="preserve">1.1. </w:t>
      </w:r>
      <w:r w:rsidRPr="007D78E0">
        <w:rPr>
          <w:color w:val="333333"/>
        </w:rPr>
        <w:t xml:space="preserve"> Це Положення розроблено відповідно до Переліку платних послуг, які надаються в державних і комунальних закладах охорони здоров’я та вищих медичних навчальних закладах, затвердженого постановою Кабінету Міністрів України від 17.09.1996 р </w:t>
      </w:r>
      <w:r w:rsidRPr="007D78E0">
        <w:rPr>
          <w:b/>
          <w:color w:val="333333"/>
        </w:rPr>
        <w:t>№1138</w:t>
      </w:r>
      <w:r w:rsidRPr="007D78E0">
        <w:rPr>
          <w:color w:val="333333"/>
        </w:rPr>
        <w:t xml:space="preserve"> «Про затвердження переліку платних послуг, які надаються в державних і комунальних закладах охорони здоров’я та вищих медичних навчальних закладах» (зі змінами).</w:t>
      </w:r>
    </w:p>
    <w:p w:rsidR="00A627D1" w:rsidRPr="007D78E0" w:rsidRDefault="00A627D1" w:rsidP="00F44AFE">
      <w:pPr>
        <w:ind w:firstLine="300"/>
        <w:jc w:val="both"/>
        <w:textAlignment w:val="baseline"/>
        <w:rPr>
          <w:color w:val="000000"/>
        </w:rPr>
      </w:pPr>
      <w:r w:rsidRPr="007D78E0">
        <w:rPr>
          <w:color w:val="000000"/>
        </w:rPr>
        <w:t>1.2. Положення пропонує створення та введення нових форм організації роботи медичної допомоги населенню з метою економного використання бюджетних асигнувань в умовах дефіциту фінансування та зберігання об’ємів надання медичної допомоги населенню на належному рівні.</w:t>
      </w:r>
    </w:p>
    <w:p w:rsidR="00A627D1" w:rsidRPr="007D78E0" w:rsidRDefault="00A627D1" w:rsidP="00F44AFE">
      <w:pPr>
        <w:ind w:firstLine="300"/>
        <w:jc w:val="both"/>
        <w:textAlignment w:val="baseline"/>
        <w:rPr>
          <w:color w:val="000000"/>
        </w:rPr>
      </w:pPr>
      <w:r w:rsidRPr="007D78E0">
        <w:rPr>
          <w:color w:val="000000"/>
        </w:rPr>
        <w:t>1.3 Мета Положення — регламентувати процес надання платних послуг КНП, створити методологічну базу для розрахунку їх собівартості, обґрунтувати тарифи на платні послуги КНП «Пологівська БЛІЛ».</w:t>
      </w:r>
    </w:p>
    <w:p w:rsidR="00A627D1" w:rsidRPr="007D78E0" w:rsidRDefault="00A627D1" w:rsidP="00F44AFE">
      <w:pPr>
        <w:jc w:val="both"/>
        <w:rPr>
          <w:color w:val="444444"/>
        </w:rPr>
      </w:pPr>
      <w:r w:rsidRPr="007D78E0">
        <w:rPr>
          <w:color w:val="000000"/>
        </w:rPr>
        <w:t>1.4 КНП провадить цю діяльність як господарську некомерційну, спрямовану на досягнення соціальних цілей, без мети одержання прибутку. Соціальні цілі полягають у реалізації права на охорону здоров’я згідно зі статтею 6 Закону № 2801.</w:t>
      </w:r>
    </w:p>
    <w:p w:rsidR="00A627D1" w:rsidRPr="007D78E0" w:rsidRDefault="00A627D1" w:rsidP="00F44AFE">
      <w:pPr>
        <w:spacing w:line="360" w:lineRule="atLeast"/>
        <w:ind w:firstLine="300"/>
        <w:jc w:val="both"/>
        <w:textAlignment w:val="baseline"/>
        <w:rPr>
          <w:color w:val="000000"/>
        </w:rPr>
      </w:pPr>
    </w:p>
    <w:p w:rsidR="00A627D1" w:rsidRPr="007D78E0" w:rsidRDefault="00A627D1" w:rsidP="00F44AFE">
      <w:pPr>
        <w:spacing w:line="360" w:lineRule="atLeast"/>
        <w:jc w:val="center"/>
        <w:textAlignment w:val="baseline"/>
        <w:rPr>
          <w:color w:val="000000"/>
        </w:rPr>
      </w:pPr>
      <w:r w:rsidRPr="007D78E0">
        <w:rPr>
          <w:b/>
          <w:bCs/>
          <w:color w:val="000000"/>
          <w:bdr w:val="none" w:sz="0" w:space="0" w:color="auto" w:frame="1"/>
        </w:rPr>
        <w:t xml:space="preserve">2. Порядок надання платних послуг </w:t>
      </w:r>
    </w:p>
    <w:p w:rsidR="00A627D1" w:rsidRPr="00CD4DF1" w:rsidRDefault="00A627D1" w:rsidP="00F44AFE">
      <w:pPr>
        <w:spacing w:line="360" w:lineRule="atLeast"/>
        <w:ind w:firstLine="300"/>
        <w:jc w:val="both"/>
        <w:textAlignment w:val="baseline"/>
        <w:rPr>
          <w:color w:val="000000"/>
        </w:rPr>
      </w:pPr>
      <w:r w:rsidRPr="00CD4DF1">
        <w:rPr>
          <w:color w:val="000000"/>
        </w:rPr>
        <w:t>2.1. Платні послуги, які надаються в КНП «Пологівська БЛІЛ», регламентовані наступними нормативними документами:</w:t>
      </w:r>
    </w:p>
    <w:p w:rsidR="00A627D1" w:rsidRPr="00CD4DF1" w:rsidRDefault="00A627D1" w:rsidP="00F44AFE">
      <w:pPr>
        <w:spacing w:line="360" w:lineRule="atLeast"/>
        <w:ind w:firstLine="300"/>
        <w:jc w:val="both"/>
        <w:textAlignment w:val="baseline"/>
        <w:rPr>
          <w:color w:val="000000"/>
        </w:rPr>
      </w:pPr>
      <w:r w:rsidRPr="00CD4DF1">
        <w:rPr>
          <w:i/>
          <w:iCs/>
          <w:color w:val="000000"/>
          <w:bdr w:val="none" w:sz="0" w:space="0" w:color="auto" w:frame="1"/>
        </w:rPr>
        <w:t>Дозвільна система:</w:t>
      </w:r>
    </w:p>
    <w:p w:rsidR="00A627D1" w:rsidRPr="00CD4DF1" w:rsidRDefault="00A627D1" w:rsidP="00F44AFE">
      <w:pPr>
        <w:spacing w:line="360" w:lineRule="atLeast"/>
        <w:ind w:firstLine="300"/>
        <w:jc w:val="both"/>
        <w:textAlignment w:val="baseline"/>
        <w:rPr>
          <w:color w:val="000000"/>
        </w:rPr>
      </w:pPr>
      <w:r w:rsidRPr="00CD4DF1">
        <w:rPr>
          <w:color w:val="000000"/>
        </w:rPr>
        <w:t>— </w:t>
      </w:r>
      <w:hyperlink r:id="rId7" w:tgtFrame="_blank" w:history="1">
        <w:r w:rsidRPr="00CD4DF1">
          <w:rPr>
            <w:rStyle w:val="Hyperlink"/>
            <w:color w:val="000000"/>
            <w:bdr w:val="none" w:sz="0" w:space="0" w:color="auto" w:frame="1"/>
          </w:rPr>
          <w:t>Порядок видачі медичної довідки для отримання дозволу (ліцензії) на об’єкт дозвільної системи, затверджений наказом МОЗ від 20.10.99 р. № 252</w:t>
        </w:r>
      </w:hyperlink>
      <w:r w:rsidRPr="00CD4DF1">
        <w:rPr>
          <w:color w:val="000000"/>
        </w:rPr>
        <w:t>;</w:t>
      </w:r>
    </w:p>
    <w:p w:rsidR="00A627D1" w:rsidRPr="00CD4DF1" w:rsidRDefault="00A627D1" w:rsidP="00F44AFE">
      <w:pPr>
        <w:spacing w:line="360" w:lineRule="atLeast"/>
        <w:ind w:firstLine="300"/>
        <w:jc w:val="both"/>
        <w:textAlignment w:val="baseline"/>
        <w:rPr>
          <w:color w:val="000000"/>
        </w:rPr>
      </w:pPr>
      <w:r w:rsidRPr="00CD4DF1">
        <w:rPr>
          <w:color w:val="000000"/>
        </w:rPr>
        <w:t>— наказ Департаменту охорони здоров’я «Про проведення медичних оглядів для отримання дозволу (ліцензії) на об’єкти дозвільної системи» від 08.12.2013 р.</w:t>
      </w:r>
    </w:p>
    <w:p w:rsidR="00A627D1" w:rsidRPr="00CD4DF1" w:rsidRDefault="00A627D1" w:rsidP="00F44AFE">
      <w:pPr>
        <w:spacing w:line="360" w:lineRule="atLeast"/>
        <w:ind w:firstLine="300"/>
        <w:jc w:val="both"/>
        <w:textAlignment w:val="baseline"/>
        <w:rPr>
          <w:color w:val="000000"/>
        </w:rPr>
      </w:pPr>
      <w:r w:rsidRPr="00CD4DF1">
        <w:rPr>
          <w:i/>
          <w:iCs/>
          <w:color w:val="000000"/>
          <w:bdr w:val="none" w:sz="0" w:space="0" w:color="auto" w:frame="1"/>
        </w:rPr>
        <w:t>Керування автотранспортом:</w:t>
      </w:r>
    </w:p>
    <w:p w:rsidR="00A627D1" w:rsidRPr="00CD4DF1" w:rsidRDefault="00A627D1" w:rsidP="00F44AFE">
      <w:pPr>
        <w:spacing w:line="360" w:lineRule="atLeast"/>
        <w:ind w:firstLine="300"/>
        <w:jc w:val="both"/>
        <w:textAlignment w:val="baseline"/>
        <w:rPr>
          <w:color w:val="000000"/>
        </w:rPr>
      </w:pPr>
      <w:r w:rsidRPr="00CD4DF1">
        <w:rPr>
          <w:color w:val="000000"/>
        </w:rPr>
        <w:t>— </w:t>
      </w:r>
      <w:hyperlink r:id="rId8" w:tgtFrame="_blank" w:history="1">
        <w:r w:rsidRPr="00CD4DF1">
          <w:rPr>
            <w:rStyle w:val="Hyperlink"/>
            <w:color w:val="000000"/>
            <w:bdr w:val="none" w:sz="0" w:space="0" w:color="auto" w:frame="1"/>
          </w:rPr>
          <w:t>наказ МОЗ та МВС «Про затвердження Положення про медичний огляд кандидатів у водії та водіїв транспортних засобів» від 31.01.2013 р. № 65/80</w:t>
        </w:r>
      </w:hyperlink>
      <w:r w:rsidRPr="00CD4DF1">
        <w:rPr>
          <w:color w:val="000000"/>
        </w:rPr>
        <w:t>;</w:t>
      </w:r>
    </w:p>
    <w:p w:rsidR="00A627D1" w:rsidRPr="00CD4DF1" w:rsidRDefault="00A627D1" w:rsidP="00F44AFE">
      <w:pPr>
        <w:spacing w:line="360" w:lineRule="atLeast"/>
        <w:ind w:firstLine="300"/>
        <w:jc w:val="both"/>
        <w:textAlignment w:val="baseline"/>
        <w:rPr>
          <w:color w:val="000000"/>
        </w:rPr>
      </w:pPr>
      <w:r w:rsidRPr="00CD4DF1">
        <w:rPr>
          <w:color w:val="000000"/>
        </w:rPr>
        <w:t>— наказ Департаменту охорони здоров’я «Про проведення медичних оглядів кандидатів у водії та водіїв транспортних засобів у 2015 році»  від 08.12.2013 р.</w:t>
      </w:r>
    </w:p>
    <w:p w:rsidR="00A627D1" w:rsidRPr="00CD4DF1" w:rsidRDefault="00A627D1" w:rsidP="00F44AFE">
      <w:pPr>
        <w:spacing w:line="360" w:lineRule="atLeast"/>
        <w:ind w:firstLine="300"/>
        <w:jc w:val="both"/>
        <w:textAlignment w:val="baseline"/>
        <w:rPr>
          <w:color w:val="000000"/>
        </w:rPr>
      </w:pPr>
      <w:r w:rsidRPr="00CD4DF1">
        <w:rPr>
          <w:i/>
          <w:iCs/>
          <w:color w:val="000000"/>
          <w:bdr w:val="none" w:sz="0" w:space="0" w:color="auto" w:frame="1"/>
        </w:rPr>
        <w:t>Профілактичні медичні огляди:</w:t>
      </w:r>
    </w:p>
    <w:p w:rsidR="00A627D1" w:rsidRPr="00CD4DF1" w:rsidRDefault="00A627D1" w:rsidP="00F44AFE">
      <w:pPr>
        <w:spacing w:line="360" w:lineRule="atLeast"/>
        <w:ind w:firstLine="300"/>
        <w:jc w:val="both"/>
        <w:textAlignment w:val="baseline"/>
        <w:rPr>
          <w:color w:val="000000"/>
        </w:rPr>
      </w:pPr>
      <w:r w:rsidRPr="00CD4DF1">
        <w:rPr>
          <w:color w:val="000000"/>
        </w:rPr>
        <w:t xml:space="preserve">—  </w:t>
      </w:r>
      <w:hyperlink r:id="rId9" w:tgtFrame="_blank" w:history="1">
        <w:r w:rsidRPr="00CD4DF1">
          <w:rPr>
            <w:rStyle w:val="Hyperlink"/>
            <w:color w:val="000000"/>
            <w:bdr w:val="none" w:sz="0" w:space="0" w:color="auto" w:frame="1"/>
          </w:rPr>
          <w:t>Порядок проведення медичних оглядів робітників певних категорій, затверджений наказом МОЗ від 21.05.2007 р. № 246</w:t>
        </w:r>
      </w:hyperlink>
      <w:r w:rsidRPr="00CD4DF1">
        <w:rPr>
          <w:color w:val="000000"/>
        </w:rPr>
        <w:t>;</w:t>
      </w:r>
    </w:p>
    <w:p w:rsidR="00A627D1" w:rsidRPr="00CD4DF1" w:rsidRDefault="00A627D1" w:rsidP="00F44AFE">
      <w:pPr>
        <w:spacing w:line="360" w:lineRule="atLeast"/>
        <w:ind w:firstLine="300"/>
        <w:jc w:val="both"/>
        <w:textAlignment w:val="baseline"/>
        <w:rPr>
          <w:color w:val="000000"/>
        </w:rPr>
      </w:pPr>
      <w:r w:rsidRPr="00CD4DF1">
        <w:rPr>
          <w:color w:val="000000"/>
        </w:rPr>
        <w:t xml:space="preserve">—  </w:t>
      </w:r>
      <w:hyperlink r:id="rId10" w:tgtFrame="_blank" w:history="1">
        <w:r w:rsidRPr="00CD4DF1">
          <w:rPr>
            <w:rStyle w:val="Hyperlink"/>
            <w:color w:val="000000"/>
            <w:bdr w:val="none" w:sz="0" w:space="0" w:color="auto" w:frame="1"/>
          </w:rPr>
          <w:t>Правила проведення обов’язкових профілактичних медичних оглядів робітників окремих професій виробництва та організацій, діяльність яких пов’язана з обслуговуванням населення і може призвести до збільшення інфекційних хвороб, затверджені наказом МОЗ від 23.07.2002 р. № 280</w:t>
        </w:r>
      </w:hyperlink>
      <w:r w:rsidRPr="00CD4DF1">
        <w:rPr>
          <w:color w:val="000000"/>
        </w:rPr>
        <w:t>.</w:t>
      </w:r>
    </w:p>
    <w:p w:rsidR="00A627D1" w:rsidRPr="00CD4DF1" w:rsidRDefault="00A627D1" w:rsidP="00F44AFE">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00"/>
        <w:jc w:val="both"/>
        <w:rPr>
          <w:rFonts w:ascii="Times New Roman" w:hAnsi="Times New Roman"/>
          <w:color w:val="000000"/>
          <w:sz w:val="28"/>
          <w:szCs w:val="28"/>
          <w:u w:val="single"/>
          <w:lang w:eastAsia="ru-RU"/>
        </w:rPr>
      </w:pPr>
      <w:r w:rsidRPr="00CD4DF1">
        <w:rPr>
          <w:rFonts w:ascii="Times New Roman" w:hAnsi="Times New Roman"/>
          <w:b/>
          <w:bCs/>
          <w:color w:val="000000"/>
          <w:sz w:val="28"/>
          <w:szCs w:val="28"/>
          <w:u w:val="single"/>
          <w:lang w:val="uk-UA" w:eastAsia="ru-RU"/>
        </w:rPr>
        <w:t>Порядок проведення</w:t>
      </w:r>
      <w:r w:rsidRPr="00CD4DF1">
        <w:rPr>
          <w:rFonts w:ascii="Times New Roman" w:hAnsi="Times New Roman"/>
          <w:b/>
          <w:bCs/>
          <w:color w:val="000000"/>
          <w:sz w:val="28"/>
          <w:szCs w:val="28"/>
          <w:u w:val="single"/>
          <w:lang w:eastAsia="ru-RU"/>
        </w:rPr>
        <w:t xml:space="preserve"> медичних оглядів працівників певних категорій залізничного</w:t>
      </w:r>
      <w:r w:rsidRPr="00CD4DF1">
        <w:rPr>
          <w:rFonts w:ascii="Times New Roman" w:hAnsi="Times New Roman"/>
          <w:b/>
          <w:bCs/>
          <w:color w:val="000000"/>
          <w:sz w:val="28"/>
          <w:szCs w:val="28"/>
          <w:u w:val="single"/>
          <w:lang w:val="uk-UA" w:eastAsia="ru-RU"/>
        </w:rPr>
        <w:t xml:space="preserve"> </w:t>
      </w:r>
      <w:r w:rsidRPr="00CD4DF1">
        <w:rPr>
          <w:rFonts w:ascii="Times New Roman" w:hAnsi="Times New Roman"/>
          <w:b/>
          <w:bCs/>
          <w:color w:val="000000"/>
          <w:sz w:val="28"/>
          <w:szCs w:val="28"/>
          <w:u w:val="single"/>
          <w:lang w:eastAsia="ru-RU"/>
        </w:rPr>
        <w:t>транспорту, метрополітенів та підприємств галузевого промислового залізничного</w:t>
      </w:r>
      <w:r w:rsidRPr="00CD4DF1">
        <w:rPr>
          <w:rFonts w:ascii="Times New Roman" w:hAnsi="Times New Roman"/>
          <w:b/>
          <w:bCs/>
          <w:color w:val="000000"/>
          <w:sz w:val="28"/>
          <w:szCs w:val="28"/>
          <w:u w:val="single"/>
          <w:lang w:val="uk-UA" w:eastAsia="ru-RU"/>
        </w:rPr>
        <w:t xml:space="preserve"> </w:t>
      </w:r>
      <w:r w:rsidRPr="00CD4DF1">
        <w:rPr>
          <w:rFonts w:ascii="Times New Roman" w:hAnsi="Times New Roman"/>
          <w:b/>
          <w:bCs/>
          <w:color w:val="000000"/>
          <w:sz w:val="28"/>
          <w:szCs w:val="28"/>
          <w:u w:val="single"/>
          <w:lang w:eastAsia="ru-RU"/>
        </w:rPr>
        <w:t>транспорту України</w:t>
      </w:r>
      <w:r w:rsidRPr="00CD4DF1">
        <w:rPr>
          <w:rFonts w:ascii="Times New Roman" w:hAnsi="Times New Roman"/>
          <w:b/>
          <w:bCs/>
          <w:color w:val="000000"/>
          <w:sz w:val="28"/>
          <w:szCs w:val="28"/>
          <w:u w:val="single"/>
          <w:lang w:val="uk-UA" w:eastAsia="ru-RU"/>
        </w:rPr>
        <w:t xml:space="preserve"> затверджені наказом МТЗ від 29.04.2010 № 240.</w:t>
      </w:r>
    </w:p>
    <w:p w:rsidR="00A627D1" w:rsidRPr="00CD4DF1" w:rsidRDefault="00A627D1" w:rsidP="00F44AFE">
      <w:pPr>
        <w:pStyle w:val="Heading3"/>
        <w:numPr>
          <w:ilvl w:val="0"/>
          <w:numId w:val="1"/>
        </w:numPr>
        <w:shd w:val="clear" w:color="auto" w:fill="FFFFFF"/>
        <w:spacing w:before="0" w:beforeAutospacing="0" w:after="0" w:afterAutospacing="0" w:line="330" w:lineRule="atLeast"/>
        <w:ind w:left="0" w:firstLine="300"/>
        <w:jc w:val="both"/>
        <w:rPr>
          <w:color w:val="000000"/>
          <w:sz w:val="28"/>
          <w:szCs w:val="28"/>
          <w:u w:val="single"/>
        </w:rPr>
      </w:pPr>
      <w:r w:rsidRPr="00CD4DF1">
        <w:rPr>
          <w:color w:val="000000"/>
          <w:sz w:val="28"/>
          <w:szCs w:val="28"/>
          <w:u w:val="single"/>
          <w:lang w:val="uk-UA"/>
        </w:rPr>
        <w:t xml:space="preserve">Правила проведення </w:t>
      </w:r>
      <w:r w:rsidRPr="00CD4DF1">
        <w:rPr>
          <w:color w:val="000000"/>
          <w:sz w:val="28"/>
          <w:szCs w:val="28"/>
          <w:u w:val="single"/>
        </w:rPr>
        <w:t>профілактичн</w:t>
      </w:r>
      <w:r w:rsidRPr="00CD4DF1">
        <w:rPr>
          <w:color w:val="000000"/>
          <w:sz w:val="28"/>
          <w:szCs w:val="28"/>
          <w:u w:val="single"/>
          <w:lang w:val="uk-UA"/>
        </w:rPr>
        <w:t>ого</w:t>
      </w:r>
      <w:r w:rsidRPr="00CD4DF1">
        <w:rPr>
          <w:color w:val="000000"/>
          <w:sz w:val="28"/>
          <w:szCs w:val="28"/>
          <w:u w:val="single"/>
        </w:rPr>
        <w:t xml:space="preserve"> наркологічн</w:t>
      </w:r>
      <w:r w:rsidRPr="00CD4DF1">
        <w:rPr>
          <w:color w:val="000000"/>
          <w:sz w:val="28"/>
          <w:szCs w:val="28"/>
          <w:u w:val="single"/>
          <w:lang w:val="uk-UA"/>
        </w:rPr>
        <w:t>ого</w:t>
      </w:r>
      <w:r w:rsidRPr="00CD4DF1">
        <w:rPr>
          <w:color w:val="000000"/>
          <w:sz w:val="28"/>
          <w:szCs w:val="28"/>
          <w:u w:val="single"/>
        </w:rPr>
        <w:t xml:space="preserve"> огляд</w:t>
      </w:r>
      <w:r w:rsidRPr="00CD4DF1">
        <w:rPr>
          <w:color w:val="000000"/>
          <w:sz w:val="28"/>
          <w:szCs w:val="28"/>
          <w:u w:val="single"/>
          <w:lang w:val="uk-UA"/>
        </w:rPr>
        <w:t xml:space="preserve">у </w:t>
      </w:r>
      <w:r w:rsidRPr="00CD4DF1">
        <w:rPr>
          <w:color w:val="000000"/>
          <w:sz w:val="28"/>
          <w:szCs w:val="28"/>
          <w:u w:val="single"/>
        </w:rPr>
        <w:t>та його обов'язкові обсяги</w:t>
      </w:r>
      <w:r w:rsidRPr="00CD4DF1">
        <w:rPr>
          <w:color w:val="000000"/>
          <w:sz w:val="28"/>
          <w:szCs w:val="28"/>
          <w:u w:val="single"/>
          <w:lang w:val="uk-UA"/>
        </w:rPr>
        <w:t xml:space="preserve">, затверджені </w:t>
      </w:r>
      <w:r w:rsidRPr="00CD4DF1">
        <w:rPr>
          <w:color w:val="000000"/>
          <w:sz w:val="28"/>
          <w:szCs w:val="28"/>
          <w:u w:val="single"/>
        </w:rPr>
        <w:t>Наказ</w:t>
      </w:r>
      <w:r w:rsidRPr="00CD4DF1">
        <w:rPr>
          <w:color w:val="000000"/>
          <w:sz w:val="28"/>
          <w:szCs w:val="28"/>
          <w:u w:val="single"/>
          <w:lang w:val="uk-UA"/>
        </w:rPr>
        <w:t>ом</w:t>
      </w:r>
      <w:r w:rsidRPr="00CD4DF1">
        <w:rPr>
          <w:color w:val="000000"/>
          <w:sz w:val="28"/>
          <w:szCs w:val="28"/>
          <w:u w:val="single"/>
        </w:rPr>
        <w:t xml:space="preserve"> </w:t>
      </w:r>
      <w:r w:rsidRPr="00CD4DF1">
        <w:rPr>
          <w:color w:val="000000"/>
          <w:sz w:val="28"/>
          <w:szCs w:val="28"/>
          <w:u w:val="single"/>
          <w:lang w:val="uk-UA"/>
        </w:rPr>
        <w:t xml:space="preserve">МОЗ від </w:t>
      </w:r>
      <w:r w:rsidRPr="00CD4DF1">
        <w:rPr>
          <w:color w:val="000000"/>
          <w:sz w:val="28"/>
          <w:szCs w:val="28"/>
          <w:u w:val="single"/>
        </w:rPr>
        <w:t>28</w:t>
      </w:r>
      <w:r w:rsidRPr="00CD4DF1">
        <w:rPr>
          <w:color w:val="000000"/>
          <w:sz w:val="28"/>
          <w:szCs w:val="28"/>
          <w:u w:val="single"/>
          <w:lang w:val="uk-UA"/>
        </w:rPr>
        <w:t>.11.1</w:t>
      </w:r>
      <w:r w:rsidRPr="00CD4DF1">
        <w:rPr>
          <w:color w:val="000000"/>
          <w:sz w:val="28"/>
          <w:szCs w:val="28"/>
          <w:u w:val="single"/>
        </w:rPr>
        <w:t>997 року N 339</w:t>
      </w:r>
      <w:r w:rsidRPr="00CD4DF1">
        <w:rPr>
          <w:color w:val="000000"/>
          <w:sz w:val="28"/>
          <w:szCs w:val="28"/>
          <w:u w:val="single"/>
          <w:lang w:val="uk-UA"/>
        </w:rPr>
        <w:t>.</w:t>
      </w:r>
    </w:p>
    <w:p w:rsidR="00A627D1" w:rsidRPr="00CD4DF1" w:rsidRDefault="00A627D1" w:rsidP="00F44AFE">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b/>
          <w:color w:val="000000"/>
          <w:sz w:val="28"/>
          <w:szCs w:val="28"/>
          <w:u w:val="single"/>
          <w:lang w:eastAsia="ru-RU"/>
        </w:rPr>
      </w:pPr>
      <w:r w:rsidRPr="00CD4DF1">
        <w:rPr>
          <w:rFonts w:ascii="Times New Roman" w:hAnsi="Times New Roman"/>
          <w:b/>
          <w:color w:val="000000"/>
          <w:sz w:val="28"/>
          <w:szCs w:val="28"/>
          <w:u w:val="single"/>
        </w:rPr>
        <w:t>П</w:t>
      </w:r>
      <w:r w:rsidRPr="00CD4DF1">
        <w:rPr>
          <w:rFonts w:ascii="Times New Roman" w:hAnsi="Times New Roman"/>
          <w:b/>
          <w:color w:val="000000"/>
          <w:sz w:val="28"/>
          <w:szCs w:val="28"/>
          <w:u w:val="single"/>
          <w:lang w:val="uk-UA"/>
        </w:rPr>
        <w:t>орядок</w:t>
      </w:r>
      <w:r w:rsidRPr="00CD4DF1">
        <w:rPr>
          <w:rFonts w:ascii="Times New Roman" w:hAnsi="Times New Roman"/>
          <w:b/>
          <w:color w:val="000000"/>
          <w:sz w:val="28"/>
          <w:szCs w:val="28"/>
          <w:u w:val="single"/>
        </w:rPr>
        <w:t xml:space="preserve"> проведення обов</w:t>
      </w:r>
      <w:r w:rsidRPr="00CD4DF1">
        <w:rPr>
          <w:rFonts w:ascii="Times New Roman" w:hAnsi="Times New Roman"/>
          <w:b/>
          <w:color w:val="000000"/>
          <w:sz w:val="28"/>
          <w:szCs w:val="28"/>
          <w:u w:val="single"/>
          <w:lang w:val="uk-UA"/>
        </w:rPr>
        <w:t>’</w:t>
      </w:r>
      <w:r w:rsidRPr="00CD4DF1">
        <w:rPr>
          <w:rFonts w:ascii="Times New Roman" w:hAnsi="Times New Roman"/>
          <w:b/>
          <w:color w:val="000000"/>
          <w:sz w:val="28"/>
          <w:szCs w:val="28"/>
          <w:u w:val="single"/>
        </w:rPr>
        <w:t>язкових попередніх та періодичних психіатричних оглядів</w:t>
      </w:r>
      <w:r w:rsidRPr="00CD4DF1">
        <w:rPr>
          <w:rFonts w:ascii="Times New Roman" w:hAnsi="Times New Roman"/>
          <w:b/>
          <w:color w:val="000000"/>
          <w:sz w:val="28"/>
          <w:szCs w:val="28"/>
          <w:u w:val="single"/>
          <w:lang w:val="uk-UA"/>
        </w:rPr>
        <w:t>, затверджено Постановою КМУ  в</w:t>
      </w:r>
      <w:r w:rsidRPr="00CD4DF1">
        <w:rPr>
          <w:rFonts w:ascii="Times New Roman" w:hAnsi="Times New Roman"/>
          <w:b/>
          <w:color w:val="000000"/>
          <w:sz w:val="28"/>
          <w:szCs w:val="28"/>
          <w:u w:val="single"/>
          <w:lang w:eastAsia="ru-RU"/>
        </w:rPr>
        <w:t>ід 27 вересня 2000 р. № 1465</w:t>
      </w:r>
      <w:r w:rsidRPr="00CD4DF1">
        <w:rPr>
          <w:rFonts w:ascii="Times New Roman" w:hAnsi="Times New Roman"/>
          <w:b/>
          <w:color w:val="000000"/>
          <w:sz w:val="28"/>
          <w:szCs w:val="28"/>
          <w:u w:val="single"/>
          <w:lang w:val="uk-UA" w:eastAsia="ru-RU"/>
        </w:rPr>
        <w:t>.</w:t>
      </w:r>
      <w:r w:rsidRPr="00CD4DF1">
        <w:rPr>
          <w:rFonts w:ascii="Times New Roman" w:hAnsi="Times New Roman"/>
          <w:b/>
          <w:color w:val="000000"/>
          <w:sz w:val="28"/>
          <w:szCs w:val="28"/>
          <w:u w:val="single"/>
          <w:lang w:eastAsia="ru-RU"/>
        </w:rPr>
        <w:t xml:space="preserve"> </w:t>
      </w:r>
    </w:p>
    <w:p w:rsidR="00A627D1" w:rsidRPr="00CD4DF1" w:rsidRDefault="00A627D1" w:rsidP="00F44AFE">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b/>
          <w:color w:val="000000"/>
          <w:sz w:val="28"/>
          <w:szCs w:val="28"/>
          <w:u w:val="single"/>
          <w:lang w:eastAsia="ru-RU"/>
        </w:rPr>
      </w:pPr>
      <w:r w:rsidRPr="00CD4DF1">
        <w:rPr>
          <w:rFonts w:ascii="Times New Roman" w:hAnsi="Times New Roman"/>
          <w:b/>
          <w:color w:val="000000"/>
          <w:sz w:val="28"/>
          <w:szCs w:val="28"/>
          <w:u w:val="single"/>
          <w:lang w:eastAsia="ru-RU"/>
        </w:rPr>
        <w:t>Положення про військово-лікарську експертизу в Збройних Силах України»</w:t>
      </w:r>
      <w:r w:rsidRPr="00CD4DF1">
        <w:rPr>
          <w:rFonts w:ascii="Times New Roman" w:hAnsi="Times New Roman"/>
          <w:b/>
          <w:color w:val="000000"/>
          <w:sz w:val="28"/>
          <w:szCs w:val="28"/>
          <w:u w:val="single"/>
          <w:lang w:val="uk-UA" w:eastAsia="ru-RU"/>
        </w:rPr>
        <w:t xml:space="preserve"> затвердженого </w:t>
      </w:r>
      <w:r w:rsidRPr="00CD4DF1">
        <w:rPr>
          <w:rFonts w:ascii="Times New Roman" w:hAnsi="Times New Roman"/>
          <w:b/>
          <w:color w:val="000000"/>
          <w:sz w:val="28"/>
          <w:szCs w:val="28"/>
          <w:u w:val="single"/>
          <w:lang w:eastAsia="ru-RU"/>
        </w:rPr>
        <w:t>Наказ</w:t>
      </w:r>
      <w:r w:rsidRPr="00CD4DF1">
        <w:rPr>
          <w:rFonts w:ascii="Times New Roman" w:hAnsi="Times New Roman"/>
          <w:b/>
          <w:color w:val="000000"/>
          <w:sz w:val="28"/>
          <w:szCs w:val="28"/>
          <w:u w:val="single"/>
          <w:lang w:val="uk-UA" w:eastAsia="ru-RU"/>
        </w:rPr>
        <w:t xml:space="preserve">ом </w:t>
      </w:r>
      <w:r w:rsidRPr="00CD4DF1">
        <w:rPr>
          <w:rFonts w:ascii="Times New Roman" w:hAnsi="Times New Roman"/>
          <w:b/>
          <w:color w:val="000000"/>
          <w:sz w:val="28"/>
          <w:szCs w:val="28"/>
          <w:u w:val="single"/>
          <w:lang w:eastAsia="ru-RU"/>
        </w:rPr>
        <w:t>Міністерства оборони України від 14.08.2008р. № 402</w:t>
      </w:r>
      <w:r w:rsidRPr="00CD4DF1">
        <w:rPr>
          <w:rFonts w:ascii="Times New Roman" w:hAnsi="Times New Roman"/>
          <w:b/>
          <w:color w:val="000000"/>
          <w:sz w:val="28"/>
          <w:szCs w:val="28"/>
          <w:u w:val="single"/>
          <w:lang w:val="uk-UA" w:eastAsia="ru-RU"/>
        </w:rPr>
        <w:t>.</w:t>
      </w:r>
    </w:p>
    <w:p w:rsidR="00A627D1" w:rsidRPr="00CD4DF1" w:rsidRDefault="00A627D1" w:rsidP="00F44AFE">
      <w:pPr>
        <w:jc w:val="both"/>
        <w:rPr>
          <w:color w:val="000000"/>
        </w:rPr>
      </w:pPr>
      <w:r w:rsidRPr="00CD4DF1">
        <w:rPr>
          <w:i/>
          <w:color w:val="000000"/>
        </w:rPr>
        <w:t xml:space="preserve">   Інші медичні огляди </w:t>
      </w:r>
      <w:r w:rsidRPr="00CD4DF1">
        <w:rPr>
          <w:color w:val="000000"/>
        </w:rPr>
        <w:t>(операція штучного переривання вагітності  в амбулаторних умовах)</w:t>
      </w:r>
      <w:r w:rsidRPr="00CD4DF1">
        <w:rPr>
          <w:i/>
          <w:color w:val="000000"/>
        </w:rPr>
        <w:t>:</w:t>
      </w:r>
      <w:r w:rsidRPr="00CD4DF1">
        <w:rPr>
          <w:color w:val="000000"/>
        </w:rPr>
        <w:t xml:space="preserve"> </w:t>
      </w:r>
    </w:p>
    <w:p w:rsidR="00A627D1" w:rsidRPr="00CD4DF1" w:rsidRDefault="00A627D1" w:rsidP="00F44AFE">
      <w:pPr>
        <w:pStyle w:val="ListParagraph"/>
        <w:numPr>
          <w:ilvl w:val="0"/>
          <w:numId w:val="1"/>
        </w:numPr>
        <w:ind w:left="0" w:firstLine="300"/>
        <w:rPr>
          <w:rFonts w:ascii="Times New Roman" w:hAnsi="Times New Roman"/>
          <w:b/>
          <w:color w:val="000000"/>
          <w:sz w:val="28"/>
          <w:szCs w:val="28"/>
          <w:u w:val="single"/>
          <w:lang w:val="uk-UA"/>
        </w:rPr>
      </w:pPr>
      <w:r w:rsidRPr="00CD4DF1">
        <w:rPr>
          <w:rFonts w:ascii="Times New Roman" w:hAnsi="Times New Roman"/>
          <w:b/>
          <w:color w:val="000000"/>
          <w:sz w:val="28"/>
          <w:szCs w:val="28"/>
          <w:u w:val="single"/>
          <w:lang w:val="uk-UA" w:eastAsia="ru-RU"/>
        </w:rPr>
        <w:t xml:space="preserve">Порядок надання комплексної медичної допомоги вагітній жінці під час небажаної вагітності, затверджений </w:t>
      </w:r>
      <w:r w:rsidRPr="00CD4DF1">
        <w:rPr>
          <w:rFonts w:ascii="Times New Roman" w:hAnsi="Times New Roman"/>
          <w:b/>
          <w:color w:val="000000"/>
          <w:sz w:val="28"/>
          <w:szCs w:val="28"/>
          <w:u w:val="single"/>
          <w:lang w:val="uk-UA"/>
        </w:rPr>
        <w:t>наказом Міністерства охорони здоров’я України від 24.05.2013 р. № 423.</w:t>
      </w:r>
    </w:p>
    <w:p w:rsidR="00A627D1" w:rsidRPr="00CD4DF1" w:rsidRDefault="00A627D1" w:rsidP="00F44AFE">
      <w:pPr>
        <w:ind w:firstLine="567"/>
        <w:jc w:val="both"/>
        <w:textAlignment w:val="baseline"/>
        <w:rPr>
          <w:color w:val="000000"/>
        </w:rPr>
      </w:pPr>
      <w:r w:rsidRPr="00CD4DF1">
        <w:rPr>
          <w:color w:val="000000"/>
        </w:rPr>
        <w:t xml:space="preserve">2.2. КНП «Пологівська БЛІЛ»  надає наступні платні медичні послуги: згідно Постанови КМУ від 17.09.1996 р </w:t>
      </w:r>
      <w:r w:rsidRPr="00CD4DF1">
        <w:rPr>
          <w:b/>
          <w:color w:val="000000"/>
        </w:rPr>
        <w:t>№ 1138</w:t>
      </w:r>
      <w:r w:rsidRPr="00CD4DF1">
        <w:rPr>
          <w:color w:val="000000"/>
        </w:rPr>
        <w:t xml:space="preserve"> «Про затвердження переліку платних послуг, які надаються в державних і комунальних закладах охорони здоров’я та вищих медичних навчальних закладах» (зі змінами):</w:t>
      </w:r>
    </w:p>
    <w:p w:rsidR="00A627D1" w:rsidRPr="00CD4DF1" w:rsidRDefault="00A627D1" w:rsidP="00F44AFE">
      <w:pPr>
        <w:jc w:val="both"/>
        <w:rPr>
          <w:color w:val="000000"/>
        </w:rPr>
      </w:pPr>
      <w:r w:rsidRPr="00CD4DF1">
        <w:rPr>
          <w:b/>
          <w:color w:val="000000"/>
          <w:shd w:val="clear" w:color="auto" w:fill="FFFFFF"/>
        </w:rPr>
        <w:t xml:space="preserve">Розділ І пункт 7. </w:t>
      </w:r>
      <w:r w:rsidRPr="00CD4DF1">
        <w:rPr>
          <w:color w:val="000000"/>
          <w:shd w:val="clear" w:color="auto" w:fill="FFFFFF"/>
        </w:rPr>
        <w:t>Операції штучного переривання вагітності в амбулаторних умовах (методом вакуум-аспірації у разі затримки менструації терміном не більш як на 20 днів) та у стаціонарі (до 12 тижнів вагітності), крім абортів за медичними і соціальними показаннями.</w:t>
      </w:r>
    </w:p>
    <w:p w:rsidR="00A627D1" w:rsidRPr="00CD4DF1" w:rsidRDefault="00A627D1" w:rsidP="00F44AFE">
      <w:pPr>
        <w:jc w:val="both"/>
        <w:rPr>
          <w:color w:val="000000"/>
        </w:rPr>
      </w:pPr>
      <w:r w:rsidRPr="00CD4DF1">
        <w:rPr>
          <w:b/>
          <w:color w:val="000000"/>
        </w:rPr>
        <w:t xml:space="preserve"> Розділ І пункт 8</w:t>
      </w:r>
      <w:r w:rsidRPr="00CD4DF1">
        <w:rPr>
          <w:color w:val="000000"/>
        </w:rPr>
        <w:t xml:space="preserve">. </w:t>
      </w:r>
      <w:r w:rsidRPr="00CD4DF1">
        <w:rPr>
          <w:b/>
          <w:color w:val="000000"/>
        </w:rPr>
        <w:t>Медичні огляди</w:t>
      </w:r>
      <w:r w:rsidRPr="00CD4DF1">
        <w:rPr>
          <w:color w:val="000000"/>
        </w:rPr>
        <w:t>: для отримання виїзної візи (крім службових відрядження державних службовців та при виїзді на лікування за наявності відповідних медичних документів); попередні профілактичні медичні огляди при прийнятті на роботу та для отримання посвідчення водія транспортних засобів (крім випадків, коли медичні огляди проводяться за направленнями органів державної служби зайнятості),  медичні огляди для отримання дозволу на право отримання та носіння зброї громадянами,  а також відповідні періодичні профілактичні медичні огляди.</w:t>
      </w:r>
    </w:p>
    <w:p w:rsidR="00A627D1" w:rsidRPr="00CD4DF1" w:rsidRDefault="00A627D1" w:rsidP="00F44AFE">
      <w:pPr>
        <w:ind w:left="426" w:firstLine="283"/>
        <w:jc w:val="both"/>
        <w:rPr>
          <w:color w:val="000000"/>
          <w:shd w:val="clear" w:color="auto" w:fill="FFFFFF"/>
        </w:rPr>
      </w:pPr>
      <w:r w:rsidRPr="00CD4DF1">
        <w:rPr>
          <w:color w:val="000000"/>
          <w:shd w:val="clear" w:color="auto" w:fill="FFFFFF"/>
        </w:rPr>
        <w:t xml:space="preserve">2.2.1. Попередні медичні огляди при прийнятті на роботу (крім випадків, коли медичні огляди проводяться за направленнями органів державної служби зайнятості); </w:t>
      </w:r>
    </w:p>
    <w:p w:rsidR="00A627D1" w:rsidRPr="00CD4DF1" w:rsidRDefault="00A627D1" w:rsidP="00F44AFE">
      <w:pPr>
        <w:ind w:left="426" w:firstLine="283"/>
        <w:jc w:val="both"/>
        <w:rPr>
          <w:color w:val="000000"/>
          <w:shd w:val="clear" w:color="auto" w:fill="FFFFFF"/>
        </w:rPr>
      </w:pPr>
      <w:r w:rsidRPr="00CD4DF1">
        <w:rPr>
          <w:color w:val="000000"/>
        </w:rPr>
        <w:t>2.2.2. Медичний огляд кандидатів у водії та водіїв транспортних засобів для отримання посвідчення водія транспортного засобу (отримання свідоцтва) з отримання сертифікату психіатра і нарколога</w:t>
      </w:r>
      <w:r w:rsidRPr="00CD4DF1">
        <w:rPr>
          <w:color w:val="000000"/>
          <w:shd w:val="clear" w:color="auto" w:fill="FFFFFF"/>
        </w:rPr>
        <w:t xml:space="preserve"> (крім випадків, коли медичні огляди проводяться за направленнями органів державної служби зайнятості);</w:t>
      </w:r>
    </w:p>
    <w:p w:rsidR="00A627D1" w:rsidRPr="00CD4DF1" w:rsidRDefault="00A627D1" w:rsidP="00F44AFE">
      <w:pPr>
        <w:ind w:left="426" w:firstLine="283"/>
        <w:jc w:val="both"/>
        <w:rPr>
          <w:color w:val="000000"/>
        </w:rPr>
      </w:pPr>
      <w:r w:rsidRPr="00CD4DF1">
        <w:rPr>
          <w:color w:val="000000"/>
        </w:rPr>
        <w:t>2.2.3. Медичний огляд для отримання дозволу (ліцензії) на об’єкти дозвільної системи;</w:t>
      </w:r>
    </w:p>
    <w:p w:rsidR="00A627D1" w:rsidRPr="00CD4DF1" w:rsidRDefault="00A627D1" w:rsidP="00F44AFE">
      <w:pPr>
        <w:spacing w:line="360" w:lineRule="atLeast"/>
        <w:ind w:left="426" w:firstLine="283"/>
        <w:jc w:val="both"/>
        <w:textAlignment w:val="baseline"/>
        <w:rPr>
          <w:color w:val="000000"/>
        </w:rPr>
      </w:pPr>
      <w:r w:rsidRPr="00CD4DF1">
        <w:rPr>
          <w:color w:val="000000"/>
        </w:rPr>
        <w:t>2.2.4. Медичний огляд працівників певних категорій, зайнятих на важких роботах, роботах із шкідливими чи небезпечними умовами праці;</w:t>
      </w:r>
    </w:p>
    <w:p w:rsidR="00A627D1" w:rsidRPr="00CD4DF1" w:rsidRDefault="00A627D1" w:rsidP="00F44AFE">
      <w:pPr>
        <w:spacing w:line="360" w:lineRule="atLeast"/>
        <w:ind w:left="426" w:firstLine="283"/>
        <w:jc w:val="both"/>
        <w:textAlignment w:val="baseline"/>
        <w:rPr>
          <w:color w:val="000000"/>
        </w:rPr>
      </w:pPr>
      <w:r w:rsidRPr="00CD4DF1">
        <w:rPr>
          <w:color w:val="000000"/>
        </w:rPr>
        <w:t>2.2.5. Профілактичний медичний огляд працівників окремих професій, виробництва та організацій, діяльність яких пов’язана з обслуговуванням населення і може призвести до поширення інфекційних хвороб;</w:t>
      </w:r>
    </w:p>
    <w:p w:rsidR="00A627D1" w:rsidRPr="00CD4DF1" w:rsidRDefault="00A627D1" w:rsidP="00F44AFE">
      <w:pPr>
        <w:spacing w:line="360" w:lineRule="atLeast"/>
        <w:ind w:left="426" w:firstLine="283"/>
        <w:jc w:val="both"/>
        <w:textAlignment w:val="baseline"/>
        <w:rPr>
          <w:color w:val="000000"/>
        </w:rPr>
      </w:pPr>
      <w:r w:rsidRPr="00CD4DF1">
        <w:rPr>
          <w:color w:val="000000"/>
        </w:rPr>
        <w:t xml:space="preserve">2.2.6.    Профілактичні медичні огляди робітників підприємств усіх форм власності; </w:t>
      </w:r>
    </w:p>
    <w:p w:rsidR="00A627D1" w:rsidRPr="00CD4DF1" w:rsidRDefault="00A627D1" w:rsidP="00F44AFE">
      <w:pPr>
        <w:spacing w:line="360" w:lineRule="atLeast"/>
        <w:ind w:left="426" w:firstLine="283"/>
        <w:jc w:val="both"/>
        <w:textAlignment w:val="baseline"/>
        <w:rPr>
          <w:color w:val="000000"/>
        </w:rPr>
      </w:pPr>
      <w:r w:rsidRPr="00CD4DF1">
        <w:rPr>
          <w:color w:val="000000"/>
        </w:rPr>
        <w:t>2.2.7.  Проведення перед рейсового і після рейсового медичного огляду та експертиз сп’яніння (при виникненні потреби).</w:t>
      </w:r>
    </w:p>
    <w:p w:rsidR="00A627D1" w:rsidRPr="00CD4DF1" w:rsidRDefault="00A627D1" w:rsidP="00F44AFE">
      <w:pPr>
        <w:spacing w:line="360" w:lineRule="atLeast"/>
        <w:ind w:left="426" w:firstLine="283"/>
        <w:jc w:val="both"/>
        <w:textAlignment w:val="baseline"/>
        <w:rPr>
          <w:color w:val="000000"/>
        </w:rPr>
      </w:pPr>
    </w:p>
    <w:p w:rsidR="00A627D1" w:rsidRPr="00CD4DF1" w:rsidRDefault="00A627D1" w:rsidP="00F44AFE">
      <w:pPr>
        <w:jc w:val="both"/>
        <w:textAlignment w:val="baseline"/>
        <w:rPr>
          <w:color w:val="000000"/>
        </w:rPr>
      </w:pPr>
      <w:r w:rsidRPr="00CD4DF1">
        <w:rPr>
          <w:b/>
          <w:color w:val="000000"/>
        </w:rPr>
        <w:t xml:space="preserve">Розділ І пункт 13.  </w:t>
      </w:r>
      <w:r w:rsidRPr="00CD4DF1">
        <w:rPr>
          <w:color w:val="000000"/>
        </w:rPr>
        <w:t>Лабораторні, діагностичні та консультативні послуги за зверненням громадян, що надаються без направлення лікаря, зокрема із застосуванням телемедицини.</w:t>
      </w:r>
    </w:p>
    <w:p w:rsidR="00A627D1" w:rsidRPr="00CD4DF1" w:rsidRDefault="00A627D1" w:rsidP="00F44AFE">
      <w:pPr>
        <w:jc w:val="both"/>
        <w:textAlignment w:val="baseline"/>
        <w:rPr>
          <w:color w:val="000000"/>
        </w:rPr>
      </w:pPr>
      <w:r w:rsidRPr="00CD4DF1">
        <w:rPr>
          <w:color w:val="000000"/>
        </w:rPr>
        <w:t xml:space="preserve"> </w:t>
      </w:r>
    </w:p>
    <w:p w:rsidR="00A627D1" w:rsidRPr="00CD4DF1" w:rsidRDefault="00A627D1" w:rsidP="00F44AFE">
      <w:pPr>
        <w:ind w:left="426" w:firstLine="283"/>
        <w:jc w:val="both"/>
        <w:textAlignment w:val="baseline"/>
        <w:rPr>
          <w:color w:val="000000"/>
        </w:rPr>
      </w:pPr>
      <w:r w:rsidRPr="00CD4DF1">
        <w:rPr>
          <w:color w:val="000000"/>
        </w:rPr>
        <w:t>2.3.1. Проведення лабораторно-діагностичних досліджень для відповідних медичних оглядів (лабораторні огляди: аналізи, діагностичні послуги: дослідження з функціональної діагностики, ендоскопічні, ультразвукові та рентгенологічні дослідження та ін. за потреби).</w:t>
      </w:r>
    </w:p>
    <w:p w:rsidR="00A627D1" w:rsidRPr="00CD4DF1" w:rsidRDefault="00A627D1" w:rsidP="00F44AFE">
      <w:pPr>
        <w:ind w:left="426" w:firstLine="283"/>
        <w:jc w:val="both"/>
        <w:rPr>
          <w:color w:val="000000"/>
        </w:rPr>
      </w:pPr>
      <w:r w:rsidRPr="00CD4DF1">
        <w:rPr>
          <w:color w:val="000000"/>
        </w:rPr>
        <w:t>2.3.2.  Медичний  ендоскопічний огляд;</w:t>
      </w:r>
    </w:p>
    <w:p w:rsidR="00A627D1" w:rsidRPr="00CD4DF1" w:rsidRDefault="00A627D1" w:rsidP="00F44AFE">
      <w:pPr>
        <w:ind w:left="426" w:firstLine="283"/>
        <w:jc w:val="both"/>
        <w:rPr>
          <w:color w:val="000000"/>
        </w:rPr>
      </w:pPr>
      <w:r w:rsidRPr="00CD4DF1">
        <w:rPr>
          <w:color w:val="000000"/>
        </w:rPr>
        <w:t xml:space="preserve">2.3.3.  Консультативні послуги лікарів (без направлення сімейного лікаря).                                                                                                                                             </w:t>
      </w:r>
    </w:p>
    <w:p w:rsidR="00A627D1" w:rsidRPr="00CD4DF1" w:rsidRDefault="00A627D1" w:rsidP="00F44AFE">
      <w:pPr>
        <w:rPr>
          <w:color w:val="000000"/>
        </w:rPr>
      </w:pPr>
      <w:r w:rsidRPr="00CD4DF1">
        <w:rPr>
          <w:b/>
          <w:color w:val="000000"/>
        </w:rPr>
        <w:t xml:space="preserve">                                                                                                                                                          Розділ І пункт 29. </w:t>
      </w:r>
      <w:r w:rsidRPr="00CD4DF1">
        <w:rPr>
          <w:color w:val="000000"/>
        </w:rPr>
        <w:t>Видача бланків особистої медичної книжки.</w:t>
      </w:r>
    </w:p>
    <w:p w:rsidR="00A627D1" w:rsidRPr="00CD4DF1" w:rsidRDefault="00A627D1" w:rsidP="00F44AFE">
      <w:pPr>
        <w:rPr>
          <w:color w:val="000000"/>
        </w:rPr>
      </w:pPr>
    </w:p>
    <w:p w:rsidR="00A627D1" w:rsidRPr="00CD4DF1" w:rsidRDefault="00A627D1" w:rsidP="00F44AFE">
      <w:pPr>
        <w:rPr>
          <w:color w:val="000000"/>
        </w:rPr>
      </w:pPr>
      <w:r w:rsidRPr="00CD4DF1">
        <w:rPr>
          <w:b/>
          <w:color w:val="000000"/>
        </w:rPr>
        <w:t xml:space="preserve">Розділ І пункт  30. </w:t>
      </w:r>
      <w:r w:rsidRPr="00CD4DF1">
        <w:rPr>
          <w:color w:val="000000"/>
        </w:rPr>
        <w:t>Стажування лікарів (провізорів) - інтернів у базових закладах та установах охорони здоров'я, якщо ці лікарі (провізори) – інтерни</w:t>
      </w:r>
      <w:r w:rsidRPr="00CD4DF1">
        <w:rPr>
          <w:b/>
          <w:color w:val="000000"/>
        </w:rPr>
        <w:t xml:space="preserve"> </w:t>
      </w:r>
      <w:r w:rsidRPr="00CD4DF1">
        <w:rPr>
          <w:color w:val="000000"/>
        </w:rPr>
        <w:t>(на підставі угоди):</w:t>
      </w:r>
      <w:r w:rsidRPr="00CD4DF1">
        <w:rPr>
          <w:b/>
          <w:color w:val="000000"/>
        </w:rPr>
        <w:t xml:space="preserve">                                                                                                                           </w:t>
      </w:r>
      <w:r w:rsidRPr="00CD4DF1">
        <w:rPr>
          <w:color w:val="000000"/>
        </w:rPr>
        <w:t xml:space="preserve">- закінчили державні вищі медичні (фармацевтичні) заклади освіти на умовах контракту.                </w:t>
      </w:r>
    </w:p>
    <w:p w:rsidR="00A627D1" w:rsidRPr="00CD4DF1" w:rsidRDefault="00A627D1" w:rsidP="00F44AFE">
      <w:pPr>
        <w:rPr>
          <w:color w:val="000000"/>
        </w:rPr>
      </w:pPr>
      <w:r w:rsidRPr="00CD4DF1">
        <w:rPr>
          <w:b/>
          <w:color w:val="000000"/>
        </w:rPr>
        <w:t xml:space="preserve">Розділ І Пункт  32. </w:t>
      </w:r>
      <w:r w:rsidRPr="00CD4DF1">
        <w:rPr>
          <w:color w:val="000000"/>
        </w:rPr>
        <w:t>Видача копії медичної довідки, витягу з історії хвороби.</w:t>
      </w:r>
    </w:p>
    <w:p w:rsidR="00A627D1" w:rsidRPr="00CD4DF1" w:rsidRDefault="00A627D1" w:rsidP="00F44AFE">
      <w:pPr>
        <w:spacing w:line="360" w:lineRule="atLeast"/>
        <w:ind w:firstLine="426"/>
        <w:jc w:val="both"/>
        <w:textAlignment w:val="baseline"/>
        <w:rPr>
          <w:color w:val="000000"/>
        </w:rPr>
      </w:pPr>
      <w:r w:rsidRPr="00CD4DF1">
        <w:rPr>
          <w:color w:val="000000"/>
        </w:rPr>
        <w:t>2.4. Медичні послуги, вказані у п. 2.2 Положення, надаються на підставі калькуляцій, затверджених у прейскуранті, окрім пільгової категорії (ІВВ, УОВ, інваліди 1-групи, інваліди дитинства).</w:t>
      </w:r>
    </w:p>
    <w:p w:rsidR="00A627D1" w:rsidRPr="00CD4DF1" w:rsidRDefault="00A627D1" w:rsidP="00F44AFE">
      <w:pPr>
        <w:spacing w:line="360" w:lineRule="atLeast"/>
        <w:ind w:firstLine="426"/>
        <w:jc w:val="both"/>
        <w:textAlignment w:val="baseline"/>
        <w:rPr>
          <w:color w:val="000000"/>
        </w:rPr>
      </w:pPr>
      <w:r w:rsidRPr="00CD4DF1">
        <w:rPr>
          <w:color w:val="000000"/>
        </w:rPr>
        <w:t>Тарифи на медичні послуги розраховуються заступником головного лікаря з економічних питань, затверджуються рішенням Пологівської районної ради за зверненням головного лікаря і надаються до виконання.</w:t>
      </w:r>
    </w:p>
    <w:p w:rsidR="00A627D1" w:rsidRPr="00CD4DF1" w:rsidRDefault="00A627D1" w:rsidP="00F44AFE">
      <w:pPr>
        <w:spacing w:line="360" w:lineRule="atLeast"/>
        <w:ind w:firstLine="426"/>
        <w:jc w:val="both"/>
        <w:textAlignment w:val="baseline"/>
        <w:rPr>
          <w:color w:val="000000"/>
        </w:rPr>
      </w:pPr>
      <w:r w:rsidRPr="00CD4DF1">
        <w:rPr>
          <w:color w:val="000000"/>
        </w:rPr>
        <w:t>2.5. Адміністрація КНП «Пологівська БЛІЛ» повинні забезпечувати населення безкоштовною, доступною та достовірною інформацією про порядок надання платних послуг та їх тарифів.</w:t>
      </w:r>
    </w:p>
    <w:p w:rsidR="00A627D1" w:rsidRPr="00CD4DF1" w:rsidRDefault="00A627D1" w:rsidP="00F44AFE">
      <w:pPr>
        <w:spacing w:line="360" w:lineRule="atLeast"/>
        <w:ind w:firstLine="426"/>
        <w:jc w:val="both"/>
        <w:textAlignment w:val="baseline"/>
        <w:rPr>
          <w:color w:val="000000"/>
        </w:rPr>
      </w:pPr>
      <w:r w:rsidRPr="00CD4DF1">
        <w:rPr>
          <w:color w:val="000000"/>
        </w:rPr>
        <w:t xml:space="preserve">2.6. Контроль за організацією та якістю надання медичних послуг населенню, а також за правильністю застосування тарифів на платні послуги здійснюють керівники  відповідальні за контрольні функції (заступник головного лікаря з поліклінічної роботи; заступник головного лікаря з економічних питань). </w:t>
      </w:r>
    </w:p>
    <w:p w:rsidR="00A627D1" w:rsidRDefault="00A627D1" w:rsidP="00F44AFE">
      <w:pPr>
        <w:spacing w:line="360" w:lineRule="atLeast"/>
        <w:ind w:firstLine="300"/>
        <w:jc w:val="both"/>
        <w:textAlignment w:val="baseline"/>
        <w:rPr>
          <w:color w:val="000000"/>
        </w:rPr>
      </w:pPr>
    </w:p>
    <w:p w:rsidR="00A627D1" w:rsidRPr="00CD4DF1" w:rsidRDefault="00A627D1" w:rsidP="00F44AFE">
      <w:pPr>
        <w:spacing w:line="360" w:lineRule="atLeast"/>
        <w:ind w:firstLine="300"/>
        <w:jc w:val="both"/>
        <w:textAlignment w:val="baseline"/>
        <w:rPr>
          <w:color w:val="000000"/>
        </w:rPr>
      </w:pPr>
    </w:p>
    <w:p w:rsidR="00A627D1" w:rsidRDefault="00A627D1" w:rsidP="00F44AFE">
      <w:pPr>
        <w:spacing w:line="360" w:lineRule="atLeast"/>
        <w:jc w:val="center"/>
        <w:textAlignment w:val="baseline"/>
        <w:rPr>
          <w:b/>
          <w:bCs/>
          <w:color w:val="000000"/>
          <w:bdr w:val="none" w:sz="0" w:space="0" w:color="auto" w:frame="1"/>
        </w:rPr>
      </w:pPr>
      <w:r w:rsidRPr="00CD4DF1">
        <w:rPr>
          <w:b/>
          <w:bCs/>
          <w:color w:val="000000"/>
          <w:bdr w:val="none" w:sz="0" w:space="0" w:color="auto" w:frame="1"/>
        </w:rPr>
        <w:t>3. Організація платних послуг та контроль за виконанням вимог щодо їх якості</w:t>
      </w:r>
    </w:p>
    <w:p w:rsidR="00A627D1" w:rsidRPr="00CD4DF1" w:rsidRDefault="00A627D1" w:rsidP="00F44AFE">
      <w:pPr>
        <w:spacing w:line="360" w:lineRule="atLeast"/>
        <w:jc w:val="center"/>
        <w:textAlignment w:val="baseline"/>
        <w:rPr>
          <w:b/>
          <w:bCs/>
          <w:color w:val="000000"/>
          <w:bdr w:val="none" w:sz="0" w:space="0" w:color="auto" w:frame="1"/>
        </w:rPr>
      </w:pPr>
    </w:p>
    <w:p w:rsidR="00A627D1" w:rsidRDefault="00A627D1" w:rsidP="00CD4DF1">
      <w:pPr>
        <w:spacing w:line="360" w:lineRule="atLeast"/>
        <w:ind w:firstLine="300"/>
        <w:jc w:val="both"/>
        <w:textAlignment w:val="baseline"/>
        <w:rPr>
          <w:i/>
          <w:iCs/>
          <w:color w:val="000000"/>
          <w:u w:val="single"/>
          <w:bdr w:val="none" w:sz="0" w:space="0" w:color="auto" w:frame="1"/>
        </w:rPr>
      </w:pPr>
      <w:r w:rsidRPr="00CD4DF1">
        <w:rPr>
          <w:iCs/>
          <w:color w:val="000000"/>
          <w:u w:val="single"/>
          <w:bdr w:val="none" w:sz="0" w:space="0" w:color="auto" w:frame="1"/>
        </w:rPr>
        <w:t>3.1</w:t>
      </w:r>
      <w:r w:rsidRPr="00CD4DF1">
        <w:rPr>
          <w:bCs/>
          <w:color w:val="000000"/>
          <w:u w:val="single"/>
          <w:bdr w:val="none" w:sz="0" w:space="0" w:color="auto" w:frame="1"/>
        </w:rPr>
        <w:t>.</w:t>
      </w:r>
      <w:r w:rsidRPr="00CD4DF1">
        <w:rPr>
          <w:color w:val="000000"/>
          <w:u w:val="single"/>
        </w:rPr>
        <w:t> </w:t>
      </w:r>
      <w:r w:rsidRPr="00CD4DF1">
        <w:rPr>
          <w:i/>
          <w:iCs/>
          <w:color w:val="000000"/>
          <w:u w:val="single"/>
          <w:bdr w:val="none" w:sz="0" w:space="0" w:color="auto" w:frame="1"/>
        </w:rPr>
        <w:t>Медичний огляд кандидатів у водії та водіїв транспортних засобів для отримання посвідчення водія транспортних засобів (отримання свідоцтва).</w:t>
      </w:r>
    </w:p>
    <w:p w:rsidR="00A627D1" w:rsidRPr="00CD4DF1" w:rsidRDefault="00A627D1" w:rsidP="00CD4DF1">
      <w:pPr>
        <w:spacing w:line="360" w:lineRule="atLeast"/>
        <w:ind w:firstLine="300"/>
        <w:jc w:val="both"/>
        <w:textAlignment w:val="baseline"/>
        <w:rPr>
          <w:color w:val="000000"/>
          <w:u w:val="single"/>
        </w:rPr>
      </w:pPr>
    </w:p>
    <w:p w:rsidR="00A627D1" w:rsidRPr="00CD4DF1" w:rsidRDefault="00A627D1" w:rsidP="00CD4DF1">
      <w:pPr>
        <w:ind w:firstLine="300"/>
        <w:jc w:val="both"/>
        <w:textAlignment w:val="baseline"/>
        <w:rPr>
          <w:color w:val="000000"/>
        </w:rPr>
      </w:pPr>
      <w:r w:rsidRPr="00CD4DF1">
        <w:rPr>
          <w:color w:val="000000"/>
        </w:rPr>
        <w:t>Медичне свідоцтво водіїв і кандидатів у водії проводиться з метою виявлення можливості їх допуску до керування автотранспортними засобами різних категорій залежно від стану здоров’я;</w:t>
      </w:r>
    </w:p>
    <w:p w:rsidR="00A627D1" w:rsidRPr="00CD4DF1" w:rsidRDefault="00A627D1" w:rsidP="00CD4DF1">
      <w:pPr>
        <w:ind w:firstLine="300"/>
        <w:jc w:val="both"/>
        <w:textAlignment w:val="baseline"/>
        <w:rPr>
          <w:color w:val="000000"/>
        </w:rPr>
      </w:pPr>
      <w:r w:rsidRPr="00CD4DF1">
        <w:rPr>
          <w:color w:val="000000"/>
        </w:rPr>
        <w:t xml:space="preserve">3.1.1. Медична комісія по медичному огляду громадян при поліклінічному відділенні КНП «Пологівська БЛІЛ» утворюється </w:t>
      </w:r>
      <w:r w:rsidRPr="00CD4DF1">
        <w:rPr>
          <w:b/>
          <w:color w:val="000000"/>
          <w:u w:val="single"/>
        </w:rPr>
        <w:t>за наказом МОЗ та МВС № 65/80</w:t>
      </w:r>
      <w:r w:rsidRPr="00CD4DF1">
        <w:rPr>
          <w:color w:val="000000"/>
        </w:rPr>
        <w:t xml:space="preserve"> із лікарів-спеціалістів у наступному обов’язковому складі: лікар-терапевт, лікар-хірург, лікар-невропатолог, лікар-офтальмолог, лікар-отоларинголог. Головою комісії назначається один із лікарів комісії. У склад медичної комісії також входить реєстратор медичний та сестри медичні кабінетів.</w:t>
      </w:r>
    </w:p>
    <w:p w:rsidR="00A627D1" w:rsidRPr="00CD4DF1" w:rsidRDefault="00A627D1" w:rsidP="00CD4DF1">
      <w:pPr>
        <w:ind w:firstLine="300"/>
        <w:jc w:val="both"/>
        <w:textAlignment w:val="baseline"/>
        <w:rPr>
          <w:color w:val="000000"/>
        </w:rPr>
      </w:pPr>
      <w:r w:rsidRPr="00CD4DF1">
        <w:rPr>
          <w:color w:val="000000"/>
        </w:rPr>
        <w:t>3.1.2. Огляд лікарями-спеціалістами: лікар-нарколог та лікар-психіатр (з наданням відповідних сертифікатів) та сестри медичні.</w:t>
      </w:r>
    </w:p>
    <w:p w:rsidR="00A627D1" w:rsidRPr="00CD4DF1" w:rsidRDefault="00A627D1" w:rsidP="00CD4DF1">
      <w:pPr>
        <w:ind w:firstLine="300"/>
        <w:jc w:val="both"/>
        <w:textAlignment w:val="baseline"/>
        <w:rPr>
          <w:color w:val="000000"/>
        </w:rPr>
      </w:pPr>
      <w:r w:rsidRPr="00CD4DF1">
        <w:rPr>
          <w:color w:val="000000"/>
        </w:rPr>
        <w:t xml:space="preserve">3.1.3. Замовник визначає контингент осіб, які зобов’язані проходити медичний огляд, виділяє асигнування на організацію медичного огляду, узгоджує з лікувальним закладом у термін проведення медичного огляду, та здійснює контроль за строком його проведення.            </w:t>
      </w:r>
    </w:p>
    <w:p w:rsidR="00A627D1" w:rsidRPr="00CD4DF1" w:rsidRDefault="00A627D1" w:rsidP="00CD4DF1">
      <w:pPr>
        <w:shd w:val="clear" w:color="auto" w:fill="FFFFFF"/>
        <w:spacing w:after="150"/>
        <w:jc w:val="both"/>
        <w:rPr>
          <w:color w:val="000000"/>
        </w:rPr>
      </w:pPr>
      <w:r w:rsidRPr="00CD4DF1">
        <w:rPr>
          <w:color w:val="000000"/>
        </w:rPr>
        <w:t xml:space="preserve">     3.1.4. Замовник або особи, які проходять медичний огляд, зобов’язані попередньо внести визначену суму на розрахунковий рахунок КНП «Пологівська БЛІЛ».                              </w:t>
      </w:r>
    </w:p>
    <w:p w:rsidR="00A627D1" w:rsidRDefault="00A627D1" w:rsidP="00CD4DF1">
      <w:pPr>
        <w:spacing w:line="360" w:lineRule="atLeast"/>
        <w:ind w:firstLine="300"/>
        <w:jc w:val="both"/>
        <w:textAlignment w:val="baseline"/>
        <w:rPr>
          <w:i/>
          <w:iCs/>
          <w:color w:val="000000"/>
          <w:u w:val="single"/>
          <w:bdr w:val="none" w:sz="0" w:space="0" w:color="auto" w:frame="1"/>
        </w:rPr>
      </w:pPr>
      <w:r w:rsidRPr="00CD4DF1">
        <w:rPr>
          <w:i/>
          <w:iCs/>
          <w:color w:val="000000"/>
          <w:u w:val="single"/>
          <w:bdr w:val="none" w:sz="0" w:space="0" w:color="auto" w:frame="1"/>
        </w:rPr>
        <w:t>3.2. Медичний огляд громадян для отримання дозволу (ліцензії) на об’єкти дозвільної системи.</w:t>
      </w:r>
    </w:p>
    <w:p w:rsidR="00A627D1" w:rsidRPr="00CD4DF1" w:rsidRDefault="00A627D1" w:rsidP="00CD4DF1">
      <w:pPr>
        <w:spacing w:line="360" w:lineRule="atLeast"/>
        <w:ind w:firstLine="300"/>
        <w:jc w:val="both"/>
        <w:textAlignment w:val="baseline"/>
        <w:rPr>
          <w:color w:val="000000"/>
          <w:u w:val="single"/>
        </w:rPr>
      </w:pPr>
    </w:p>
    <w:p w:rsidR="00A627D1" w:rsidRPr="00CD4DF1" w:rsidRDefault="00A627D1" w:rsidP="00CD4DF1">
      <w:pPr>
        <w:spacing w:line="360" w:lineRule="atLeast"/>
        <w:ind w:firstLine="300"/>
        <w:jc w:val="both"/>
        <w:textAlignment w:val="baseline"/>
        <w:rPr>
          <w:color w:val="000000"/>
        </w:rPr>
      </w:pPr>
      <w:r w:rsidRPr="00CD4DF1">
        <w:rPr>
          <w:color w:val="000000"/>
        </w:rPr>
        <w:t>3.2.1. Медичне свідоцтво громадян для отримання дозволу (ліцензії) на об’єкти дозвільної системи проводиться лікувально-консультативною комісією з метою виявлення наявності або відсутності протипоказань для отримання дозволу (ліцензії) на об’єкти дозвільної системи;</w:t>
      </w:r>
    </w:p>
    <w:p w:rsidR="00A627D1" w:rsidRPr="00CD4DF1" w:rsidRDefault="00A627D1" w:rsidP="00CD4DF1">
      <w:pPr>
        <w:spacing w:line="360" w:lineRule="atLeast"/>
        <w:ind w:firstLine="300"/>
        <w:jc w:val="both"/>
        <w:textAlignment w:val="baseline"/>
        <w:rPr>
          <w:color w:val="000000"/>
        </w:rPr>
      </w:pPr>
      <w:r w:rsidRPr="00CD4DF1">
        <w:rPr>
          <w:color w:val="000000"/>
        </w:rPr>
        <w:t xml:space="preserve">3.2.2. Лікувально-консультативна комісія при поліклінічному відділенні КНП «Пологівська БЛІЛ» створюється </w:t>
      </w:r>
      <w:r w:rsidRPr="00CD4DF1">
        <w:rPr>
          <w:b/>
          <w:color w:val="000000"/>
          <w:u w:val="single"/>
        </w:rPr>
        <w:t>за наказом МОЗ № 252</w:t>
      </w:r>
      <w:r w:rsidRPr="00CD4DF1">
        <w:rPr>
          <w:color w:val="000000"/>
        </w:rPr>
        <w:t xml:space="preserve"> із лікарів-спеціалістів у наступному обов’язковому складі: голова комісії — лікар-терапевт, лікар-невропатолог, лікар-офтальмолог, лікар-отоларинголог, лікар-нарколог, лікар-психіатр. До складу медичної комісії, також входить, сестри медичні, реєстратор медичний та молодша медична сестра;</w:t>
      </w:r>
    </w:p>
    <w:p w:rsidR="00A627D1" w:rsidRPr="00CD4DF1" w:rsidRDefault="00A627D1" w:rsidP="00CD4DF1">
      <w:pPr>
        <w:ind w:firstLine="300"/>
        <w:jc w:val="both"/>
        <w:textAlignment w:val="baseline"/>
        <w:rPr>
          <w:color w:val="000000"/>
        </w:rPr>
      </w:pPr>
      <w:r w:rsidRPr="00CD4DF1">
        <w:rPr>
          <w:color w:val="000000"/>
        </w:rPr>
        <w:t>3.2.3. Замовник визначає контингент осіб, які зобов’язані проходити медичний огляд, виділяє асигнування на організацію медичного огляду, узгоджує з лікувальним закладом у термін проведення медичного оглядю, та здійснює контроль за строком його проведення.</w:t>
      </w:r>
    </w:p>
    <w:p w:rsidR="00A627D1" w:rsidRPr="00CD4DF1" w:rsidRDefault="00A627D1" w:rsidP="00CD4DF1">
      <w:pPr>
        <w:shd w:val="clear" w:color="auto" w:fill="FFFFFF"/>
        <w:spacing w:after="150"/>
        <w:jc w:val="both"/>
        <w:rPr>
          <w:color w:val="000000"/>
        </w:rPr>
      </w:pPr>
      <w:r w:rsidRPr="00CD4DF1">
        <w:rPr>
          <w:color w:val="000000"/>
        </w:rPr>
        <w:t xml:space="preserve">     3.2.4. Замовник або особи, які проходять медичний огляд, зобов’язані попередньо внести визначену суму на розрахунковий рахунок КНП «Пологівська БЛІЛ».</w:t>
      </w:r>
    </w:p>
    <w:p w:rsidR="00A627D1" w:rsidRDefault="00A627D1" w:rsidP="00CD4DF1">
      <w:pPr>
        <w:ind w:firstLine="300"/>
        <w:jc w:val="both"/>
        <w:textAlignment w:val="baseline"/>
        <w:rPr>
          <w:i/>
          <w:color w:val="000000"/>
          <w:u w:val="single"/>
        </w:rPr>
      </w:pPr>
      <w:r w:rsidRPr="00CD4DF1">
        <w:rPr>
          <w:i/>
          <w:iCs/>
          <w:color w:val="000000"/>
          <w:u w:val="single"/>
          <w:bdr w:val="none" w:sz="0" w:space="0" w:color="auto" w:frame="1"/>
        </w:rPr>
        <w:t xml:space="preserve">3.3. </w:t>
      </w:r>
      <w:r w:rsidRPr="00CD4DF1">
        <w:rPr>
          <w:i/>
          <w:color w:val="000000"/>
          <w:u w:val="single"/>
        </w:rPr>
        <w:t>Медичний огляд працівників певних категорій, зайнятих на важких роботах, роботах із шкідливими чи небезпечними умовами праці або таких, де є потреба у професійному доборі, а також форма медичного висновку містяться в наказі МОЗ від 21.05.2007 № 246. «Про затвердження Порядку проведення медичних оглядів працівників певних категорій» (зі змінами).</w:t>
      </w:r>
    </w:p>
    <w:p w:rsidR="00A627D1" w:rsidRPr="00CD4DF1" w:rsidRDefault="00A627D1" w:rsidP="00CD4DF1">
      <w:pPr>
        <w:ind w:firstLine="300"/>
        <w:jc w:val="both"/>
        <w:textAlignment w:val="baseline"/>
        <w:rPr>
          <w:i/>
          <w:color w:val="000000"/>
          <w:u w:val="single"/>
        </w:rPr>
      </w:pPr>
    </w:p>
    <w:p w:rsidR="00A627D1" w:rsidRPr="00CD4DF1" w:rsidRDefault="00A627D1" w:rsidP="00CD4DF1">
      <w:pPr>
        <w:ind w:firstLine="300"/>
        <w:jc w:val="both"/>
        <w:textAlignment w:val="baseline"/>
        <w:rPr>
          <w:color w:val="000000"/>
        </w:rPr>
      </w:pPr>
      <w:r w:rsidRPr="00CD4DF1">
        <w:rPr>
          <w:color w:val="000000"/>
        </w:rPr>
        <w:t>3.3.1. Профілактичний медичний огляд співробітників відповідних категорій проводиться з метою встановлення фізичної та психологічної здатності осіб до робіт, пов’язаних з важкими і шкідливими умовами праці;</w:t>
      </w:r>
    </w:p>
    <w:p w:rsidR="00A627D1" w:rsidRPr="00CD4DF1" w:rsidRDefault="00A627D1" w:rsidP="00CD4DF1">
      <w:pPr>
        <w:ind w:firstLine="300"/>
        <w:jc w:val="both"/>
        <w:textAlignment w:val="baseline"/>
        <w:rPr>
          <w:color w:val="000000"/>
        </w:rPr>
      </w:pPr>
      <w:r w:rsidRPr="00CD4DF1">
        <w:rPr>
          <w:color w:val="000000"/>
        </w:rPr>
        <w:t>3.3.2. Організацію та проведення медичних оглядів забезпечує керівник підприємства, організації незалежно від форм власності і видів діяльності;</w:t>
      </w:r>
    </w:p>
    <w:p w:rsidR="00A627D1" w:rsidRPr="00CD4DF1" w:rsidRDefault="00A627D1" w:rsidP="00CD4DF1">
      <w:pPr>
        <w:ind w:firstLine="300"/>
        <w:jc w:val="both"/>
        <w:textAlignment w:val="baseline"/>
        <w:rPr>
          <w:color w:val="000000"/>
        </w:rPr>
      </w:pPr>
      <w:r w:rsidRPr="00CD4DF1">
        <w:rPr>
          <w:color w:val="000000"/>
        </w:rPr>
        <w:t>3.3.3. Лікувальний заклад видає наказ про створення медичної комісії для проведення медоглядів, встановлює місце проведення, час, перелік спеціалістів-лікарів, розробляє та узгоджує з замовниками план-графік проведення медичних оглядів;</w:t>
      </w:r>
    </w:p>
    <w:p w:rsidR="00A627D1" w:rsidRPr="00CD4DF1" w:rsidRDefault="00A627D1" w:rsidP="00CD4DF1">
      <w:pPr>
        <w:ind w:firstLine="300"/>
        <w:jc w:val="both"/>
        <w:textAlignment w:val="baseline"/>
        <w:rPr>
          <w:color w:val="000000"/>
        </w:rPr>
      </w:pPr>
      <w:r w:rsidRPr="00CD4DF1">
        <w:rPr>
          <w:color w:val="000000"/>
        </w:rPr>
        <w:t>3.3.4. Відповідно до медичних показників до медичного огляду залучаються й інші фахівці (онколог, уролог, ендокринолог, інфекціоніст, кардіолог, фтизіатр та інші за потреби);</w:t>
      </w:r>
    </w:p>
    <w:p w:rsidR="00A627D1" w:rsidRDefault="00A627D1" w:rsidP="00CD4DF1">
      <w:pPr>
        <w:ind w:firstLine="300"/>
        <w:jc w:val="both"/>
        <w:textAlignment w:val="baseline"/>
        <w:rPr>
          <w:color w:val="000000"/>
        </w:rPr>
      </w:pPr>
      <w:r w:rsidRPr="00CD4DF1">
        <w:rPr>
          <w:color w:val="000000"/>
        </w:rPr>
        <w:t>3.3.5. Перелік професій, працівники яких підлягають медичному огляду, а також форма медичного висновку містяться в </w:t>
      </w:r>
      <w:hyperlink r:id="rId11" w:tgtFrame="_blank" w:history="1">
        <w:r w:rsidRPr="00CD4DF1">
          <w:rPr>
            <w:rStyle w:val="Hyperlink"/>
            <w:color w:val="000000"/>
            <w:bdr w:val="none" w:sz="0" w:space="0" w:color="auto" w:frame="1"/>
          </w:rPr>
          <w:t>наказі МОЗ № 246</w:t>
        </w:r>
      </w:hyperlink>
      <w:r w:rsidRPr="00CD4DF1">
        <w:rPr>
          <w:rStyle w:val="Hyperlink"/>
          <w:color w:val="000000"/>
          <w:bdr w:val="none" w:sz="0" w:space="0" w:color="auto" w:frame="1"/>
        </w:rPr>
        <w:t xml:space="preserve"> та наказі </w:t>
      </w:r>
      <w:r w:rsidRPr="00CD4DF1">
        <w:rPr>
          <w:b/>
          <w:bCs/>
          <w:color w:val="000000"/>
          <w:u w:val="single"/>
        </w:rPr>
        <w:t>МТЗ № 240</w:t>
      </w:r>
      <w:r w:rsidRPr="00CD4DF1">
        <w:rPr>
          <w:color w:val="000000"/>
        </w:rPr>
        <w:t>;</w:t>
      </w:r>
    </w:p>
    <w:p w:rsidR="00A627D1" w:rsidRPr="00CD4DF1" w:rsidRDefault="00A627D1" w:rsidP="00CD4DF1">
      <w:pPr>
        <w:ind w:firstLine="300"/>
        <w:jc w:val="both"/>
        <w:textAlignment w:val="baseline"/>
        <w:rPr>
          <w:color w:val="000000"/>
        </w:rPr>
      </w:pPr>
    </w:p>
    <w:p w:rsidR="00A627D1" w:rsidRPr="00CD4DF1" w:rsidRDefault="00A627D1" w:rsidP="00CD4DF1">
      <w:pPr>
        <w:ind w:firstLine="300"/>
        <w:jc w:val="both"/>
        <w:textAlignment w:val="baseline"/>
        <w:rPr>
          <w:color w:val="000000"/>
        </w:rPr>
      </w:pPr>
      <w:r w:rsidRPr="00CD4DF1">
        <w:rPr>
          <w:color w:val="000000"/>
        </w:rPr>
        <w:t>3.3.6. Юридичні та фізичні особи, щорічно укладають угоди з лікувальним закладом, у встановлений термін надають списки робітників на проходження медогляду та перераховують грошові кошти на спеціальний рахунок лікувального закладу.</w:t>
      </w:r>
    </w:p>
    <w:p w:rsidR="00A627D1" w:rsidRPr="00CD4DF1" w:rsidRDefault="00A627D1" w:rsidP="00CD4DF1">
      <w:pPr>
        <w:shd w:val="clear" w:color="auto" w:fill="FFFFFF"/>
        <w:spacing w:after="150"/>
        <w:jc w:val="both"/>
        <w:rPr>
          <w:color w:val="000000"/>
        </w:rPr>
      </w:pPr>
      <w:r w:rsidRPr="00CD4DF1">
        <w:rPr>
          <w:color w:val="000000"/>
        </w:rPr>
        <w:t xml:space="preserve">     3.3.7. Відповідальність за якість проведення медичних оглядів несе голова лікувально-консультативної комісії. Контроль за роботою  комісії забезпечує головний лікар КНП «Пологівська БЛІЛ».</w:t>
      </w:r>
    </w:p>
    <w:p w:rsidR="00A627D1" w:rsidRPr="00CD4DF1" w:rsidRDefault="00A627D1" w:rsidP="00CD4DF1">
      <w:pPr>
        <w:spacing w:line="360" w:lineRule="atLeast"/>
        <w:ind w:firstLine="300"/>
        <w:jc w:val="both"/>
        <w:textAlignment w:val="baseline"/>
        <w:rPr>
          <w:i/>
          <w:color w:val="000000"/>
          <w:u w:val="single"/>
        </w:rPr>
      </w:pPr>
      <w:r w:rsidRPr="00CD4DF1">
        <w:rPr>
          <w:i/>
          <w:iCs/>
          <w:color w:val="000000"/>
          <w:u w:val="single"/>
          <w:bdr w:val="none" w:sz="0" w:space="0" w:color="auto" w:frame="1"/>
        </w:rPr>
        <w:t>3.4. Обов’язковий профілактичний медичний огляд працівників окремих професій, виробництв та організацій, діяльність яких пов’язана з обслуговуванням населення і може призвести до поширення інфекційних хвороб.</w:t>
      </w:r>
    </w:p>
    <w:p w:rsidR="00A627D1" w:rsidRPr="00CD4DF1" w:rsidRDefault="00A627D1" w:rsidP="00CD4DF1">
      <w:pPr>
        <w:spacing w:line="360" w:lineRule="atLeast"/>
        <w:ind w:firstLine="300"/>
        <w:jc w:val="both"/>
        <w:textAlignment w:val="baseline"/>
        <w:rPr>
          <w:color w:val="000000"/>
        </w:rPr>
      </w:pPr>
      <w:r w:rsidRPr="00CD4DF1">
        <w:rPr>
          <w:color w:val="000000"/>
        </w:rPr>
        <w:t xml:space="preserve">3.4.1. Профілактичні медичні огляди </w:t>
      </w:r>
      <w:r w:rsidRPr="00CD4DF1">
        <w:rPr>
          <w:b/>
          <w:color w:val="000000"/>
          <w:u w:val="single"/>
        </w:rPr>
        <w:t>за наказом МОЗ № 280</w:t>
      </w:r>
      <w:r w:rsidRPr="00CD4DF1">
        <w:rPr>
          <w:color w:val="000000"/>
        </w:rPr>
        <w:t>, проходять співробітники медичних закладів, робітники торгівлі та харчових галузей промисловості, а та</w:t>
      </w:r>
      <w:bookmarkStart w:id="0" w:name="_GoBack"/>
      <w:bookmarkEnd w:id="0"/>
      <w:r w:rsidRPr="00CD4DF1">
        <w:rPr>
          <w:color w:val="000000"/>
        </w:rPr>
        <w:t>кож співробітники дошкільних і шкільних закладів усіх форм власності. Головна мета профілактичного огляду: перевірка стану здоров’я з метою запобігання поширенню інфекційних та паразитних хвороб серед населення;</w:t>
      </w:r>
    </w:p>
    <w:p w:rsidR="00A627D1" w:rsidRPr="00CD4DF1" w:rsidRDefault="00A627D1" w:rsidP="00CD4DF1">
      <w:pPr>
        <w:spacing w:line="360" w:lineRule="atLeast"/>
        <w:ind w:firstLine="300"/>
        <w:jc w:val="both"/>
        <w:textAlignment w:val="baseline"/>
        <w:rPr>
          <w:color w:val="000000"/>
        </w:rPr>
      </w:pPr>
      <w:r w:rsidRPr="00CD4DF1">
        <w:rPr>
          <w:color w:val="000000"/>
        </w:rPr>
        <w:t>3.4.2. Цей профілактичний медичний огляд також проходять декретовані групи населення з метою виявлення венерологічних захворювань;</w:t>
      </w:r>
    </w:p>
    <w:p w:rsidR="00A627D1" w:rsidRPr="00CD4DF1" w:rsidRDefault="00A627D1" w:rsidP="00CD4DF1">
      <w:pPr>
        <w:spacing w:line="360" w:lineRule="atLeast"/>
        <w:ind w:firstLine="300"/>
        <w:jc w:val="both"/>
        <w:textAlignment w:val="baseline"/>
        <w:rPr>
          <w:color w:val="000000"/>
        </w:rPr>
      </w:pPr>
      <w:r w:rsidRPr="00CD4DF1">
        <w:rPr>
          <w:color w:val="000000"/>
        </w:rPr>
        <w:t>3.4.3. Профілактичний медичний огляд проводиться комісією затвердженою головним лікарем КНП «Пологівська БЛІЛ», яка відповідає певним вимогам, в т. ч. :</w:t>
      </w:r>
    </w:p>
    <w:p w:rsidR="00A627D1" w:rsidRPr="00CD4DF1" w:rsidRDefault="00A627D1" w:rsidP="00CD4DF1">
      <w:pPr>
        <w:spacing w:line="360" w:lineRule="atLeast"/>
        <w:ind w:firstLine="300"/>
        <w:jc w:val="both"/>
        <w:textAlignment w:val="baseline"/>
        <w:rPr>
          <w:color w:val="000000"/>
        </w:rPr>
      </w:pPr>
      <w:r>
        <w:rPr>
          <w:color w:val="000000"/>
        </w:rPr>
        <w:t>—</w:t>
      </w:r>
      <w:r w:rsidRPr="00CD4DF1">
        <w:rPr>
          <w:color w:val="000000"/>
        </w:rPr>
        <w:t xml:space="preserve"> наявність необхідних кваліфікованих лікарів-спеціалістів (дерматовенеролога);</w:t>
      </w:r>
    </w:p>
    <w:p w:rsidR="00A627D1" w:rsidRPr="00CD4DF1" w:rsidRDefault="00A627D1" w:rsidP="00CD4DF1">
      <w:pPr>
        <w:spacing w:line="360" w:lineRule="atLeast"/>
        <w:ind w:firstLine="300"/>
        <w:jc w:val="both"/>
        <w:textAlignment w:val="baseline"/>
        <w:rPr>
          <w:color w:val="000000"/>
        </w:rPr>
      </w:pPr>
      <w:r w:rsidRPr="00CD4DF1">
        <w:rPr>
          <w:color w:val="000000"/>
        </w:rPr>
        <w:t>— наявність відповідного приміщення, обладнання, інструменту, а також наявність лабораторій, що забезпечують повну можливість дослідження на венерологічні захворювання;</w:t>
      </w:r>
    </w:p>
    <w:p w:rsidR="00A627D1" w:rsidRPr="00CD4DF1" w:rsidRDefault="00A627D1" w:rsidP="00CD4DF1">
      <w:pPr>
        <w:spacing w:line="360" w:lineRule="atLeast"/>
        <w:ind w:firstLine="300"/>
        <w:jc w:val="both"/>
        <w:textAlignment w:val="baseline"/>
        <w:rPr>
          <w:color w:val="000000"/>
        </w:rPr>
      </w:pPr>
      <w:r w:rsidRPr="00CD4DF1">
        <w:rPr>
          <w:color w:val="000000"/>
        </w:rPr>
        <w:t>3.4.4. За результатами профілактичного медичного огляду проводиться оформлення особистих медичних книжок ф. № 1-ОМК відповідно до </w:t>
      </w:r>
      <w:hyperlink r:id="rId12" w:tgtFrame="_blank" w:history="1">
        <w:r w:rsidRPr="00CD4DF1">
          <w:rPr>
            <w:rStyle w:val="Hyperlink"/>
            <w:color w:val="000000"/>
            <w:bdr w:val="none" w:sz="0" w:space="0" w:color="auto" w:frame="1"/>
          </w:rPr>
          <w:t>наказу МОЗ від 21.02.2013 р. № 150</w:t>
        </w:r>
      </w:hyperlink>
      <w:r w:rsidRPr="00CD4DF1">
        <w:rPr>
          <w:color w:val="000000"/>
        </w:rPr>
        <w:t> із зазначенням дати огляду, дозволу на роботу на указаний термін. При виявленні наявності захворювання громадянин направляється на лікування в лікувально-профілактичний заклад за місцем проживання;</w:t>
      </w:r>
    </w:p>
    <w:p w:rsidR="00A627D1" w:rsidRPr="00CD4DF1" w:rsidRDefault="00A627D1" w:rsidP="00CD4DF1">
      <w:pPr>
        <w:spacing w:line="360" w:lineRule="atLeast"/>
        <w:ind w:firstLine="300"/>
        <w:jc w:val="both"/>
        <w:textAlignment w:val="baseline"/>
        <w:rPr>
          <w:color w:val="000000"/>
        </w:rPr>
      </w:pPr>
      <w:r w:rsidRPr="00CD4DF1">
        <w:rPr>
          <w:color w:val="000000"/>
        </w:rPr>
        <w:t>3.4.5. Юридичні та фізичні особи, співробітники якого зобов’язані пройти медогляд, щорічно укладають угоди з лікувальним закладом, у встановлений термін надають списки робітників на проходження медогляду та перераховують грошові кошти на спеціальний рахунок лікувального закладу;</w:t>
      </w:r>
    </w:p>
    <w:p w:rsidR="00A627D1" w:rsidRPr="00CD4DF1" w:rsidRDefault="00A627D1" w:rsidP="00CD4DF1">
      <w:pPr>
        <w:spacing w:line="360" w:lineRule="atLeast"/>
        <w:ind w:firstLine="300"/>
        <w:jc w:val="both"/>
        <w:textAlignment w:val="baseline"/>
        <w:rPr>
          <w:color w:val="000000"/>
        </w:rPr>
      </w:pPr>
      <w:r w:rsidRPr="00CD4DF1">
        <w:rPr>
          <w:color w:val="000000"/>
        </w:rPr>
        <w:t>3.4.6. Профілактичний медичний огляд здійснюють спеціалісти, згідно наказу по КНП «Пологівська БЛІЛ» з спеціалістів поліклінічного відділення. Прийом здійснюється щоденно згідно з графіком роботи поліклінічного відділення та графіку проведення оглядів.</w:t>
      </w:r>
    </w:p>
    <w:p w:rsidR="00A627D1" w:rsidRPr="00CD4DF1" w:rsidRDefault="00A627D1" w:rsidP="00CD4DF1">
      <w:pPr>
        <w:shd w:val="clear" w:color="auto" w:fill="FFFFFF"/>
        <w:spacing w:after="150"/>
        <w:ind w:firstLine="300"/>
        <w:jc w:val="both"/>
        <w:rPr>
          <w:i/>
          <w:color w:val="000000"/>
          <w:u w:val="single"/>
        </w:rPr>
      </w:pPr>
      <w:r w:rsidRPr="00CD4DF1">
        <w:rPr>
          <w:i/>
          <w:color w:val="000000"/>
          <w:u w:val="single"/>
        </w:rPr>
        <w:t>3.5. Операції штучного переривання вагітності у стаціонарі (методом вакуум-аспірації у разі затримки менструації терміном не більш як на 20 днів або іншим методом до 12 тижнів вагітності), крім абортів за медичними і соціальними показаннями.</w:t>
      </w:r>
    </w:p>
    <w:p w:rsidR="00A627D1" w:rsidRPr="00CD4DF1" w:rsidRDefault="00A627D1" w:rsidP="00CD4DF1">
      <w:pPr>
        <w:shd w:val="clear" w:color="auto" w:fill="FFFFFF"/>
        <w:spacing w:after="150"/>
        <w:ind w:firstLine="300"/>
        <w:jc w:val="both"/>
        <w:rPr>
          <w:color w:val="000000"/>
        </w:rPr>
      </w:pPr>
      <w:r w:rsidRPr="00CD4DF1">
        <w:rPr>
          <w:color w:val="000000"/>
        </w:rPr>
        <w:t>3.5.1. Штучне переривання вагітності може проводиться за зверненням пацієнтки з терміном вагітності до 12 тижнів (у вартість послуги неврахована анестезія, яка розраховується індивідуально).</w:t>
      </w:r>
    </w:p>
    <w:p w:rsidR="00A627D1" w:rsidRPr="00CD4DF1" w:rsidRDefault="00A627D1" w:rsidP="00CD4DF1">
      <w:pPr>
        <w:shd w:val="clear" w:color="auto" w:fill="FFFFFF"/>
        <w:spacing w:after="150"/>
        <w:ind w:firstLine="300"/>
        <w:jc w:val="both"/>
        <w:rPr>
          <w:color w:val="000000"/>
        </w:rPr>
      </w:pPr>
      <w:r w:rsidRPr="00CD4DF1">
        <w:rPr>
          <w:color w:val="000000"/>
        </w:rPr>
        <w:t xml:space="preserve">3.5.2 Обов’язково до проведення даної послуги проводяться діагностичні дослідження: загальний аналіз крові, аналіз мазка на гонококи та тріхомонади, загальний аналіз сечі, визначення групи крові, резус фактора, аналіз на ВІЛ. </w:t>
      </w:r>
    </w:p>
    <w:p w:rsidR="00A627D1" w:rsidRPr="00CD4DF1" w:rsidRDefault="00A627D1" w:rsidP="00CD4DF1">
      <w:pPr>
        <w:shd w:val="clear" w:color="auto" w:fill="FFFFFF"/>
        <w:spacing w:after="150"/>
        <w:ind w:firstLine="300"/>
        <w:jc w:val="both"/>
        <w:rPr>
          <w:color w:val="000000"/>
        </w:rPr>
      </w:pPr>
      <w:r w:rsidRPr="00CD4DF1">
        <w:rPr>
          <w:color w:val="000000"/>
        </w:rPr>
        <w:t>3.5.3. Відповідно до медичних показань до медичної послуги долучаються й інші спеціалісти, проводяться додаткове діагностичні дослідження: ультразвукове обстеження або інше за потреби (за додаткову оплату).</w:t>
      </w:r>
    </w:p>
    <w:p w:rsidR="00A627D1" w:rsidRPr="00CD4DF1" w:rsidRDefault="00A627D1" w:rsidP="00CD4DF1">
      <w:pPr>
        <w:shd w:val="clear" w:color="auto" w:fill="FFFFFF"/>
        <w:spacing w:after="150"/>
        <w:ind w:firstLine="300"/>
        <w:jc w:val="both"/>
        <w:rPr>
          <w:color w:val="000000"/>
        </w:rPr>
      </w:pPr>
      <w:r w:rsidRPr="00CD4DF1">
        <w:rPr>
          <w:color w:val="000000"/>
        </w:rPr>
        <w:t>3.5.4. Особи, які замовляють цю послугу, зобов’язані попередньо внести визначену суму на розрахунковий рахунок КНП «Пологівська БЛІЛ» в банку.</w:t>
      </w:r>
    </w:p>
    <w:p w:rsidR="00A627D1" w:rsidRPr="00CD4DF1" w:rsidRDefault="00A627D1" w:rsidP="00CD4DF1">
      <w:pPr>
        <w:shd w:val="clear" w:color="auto" w:fill="FFFFFF"/>
        <w:spacing w:after="150"/>
        <w:ind w:firstLine="300"/>
        <w:jc w:val="both"/>
        <w:rPr>
          <w:i/>
          <w:color w:val="000000"/>
          <w:u w:val="single"/>
        </w:rPr>
      </w:pPr>
      <w:r w:rsidRPr="00CD4DF1">
        <w:rPr>
          <w:i/>
          <w:color w:val="000000"/>
          <w:u w:val="single"/>
        </w:rPr>
        <w:t xml:space="preserve">3.6. Лабораторні, діагностичні та консультативні послуги за зверненням громадян, що надаються </w:t>
      </w:r>
      <w:r w:rsidRPr="00CD4DF1">
        <w:rPr>
          <w:b/>
          <w:i/>
          <w:color w:val="000000"/>
          <w:u w:val="single"/>
        </w:rPr>
        <w:t xml:space="preserve">без </w:t>
      </w:r>
      <w:r w:rsidRPr="00CD4DF1">
        <w:rPr>
          <w:i/>
          <w:color w:val="000000"/>
          <w:u w:val="single"/>
        </w:rPr>
        <w:t>направлення лікаря, зокрема із застосуванням телемедицини.</w:t>
      </w:r>
    </w:p>
    <w:p w:rsidR="00A627D1" w:rsidRPr="00CD4DF1" w:rsidRDefault="00A627D1" w:rsidP="00CD4DF1">
      <w:pPr>
        <w:shd w:val="clear" w:color="auto" w:fill="FFFFFF"/>
        <w:spacing w:after="150"/>
        <w:ind w:firstLine="300"/>
        <w:jc w:val="both"/>
        <w:rPr>
          <w:color w:val="000000"/>
        </w:rPr>
      </w:pPr>
      <w:r w:rsidRPr="00CD4DF1">
        <w:rPr>
          <w:color w:val="000000"/>
        </w:rPr>
        <w:t>3.6.1. Особи, які замовляють медичні послуги, зобов’язані попередньо внести визначену суму згідно тарифів на розрахунковий рахунок КНП «Пологівська БЛІЛ».</w:t>
      </w:r>
    </w:p>
    <w:p w:rsidR="00A627D1" w:rsidRPr="00CD4DF1" w:rsidRDefault="00A627D1" w:rsidP="00CD4DF1">
      <w:pPr>
        <w:spacing w:line="360" w:lineRule="atLeast"/>
        <w:ind w:firstLine="300"/>
        <w:jc w:val="both"/>
        <w:textAlignment w:val="baseline"/>
        <w:rPr>
          <w:color w:val="000000"/>
        </w:rPr>
      </w:pPr>
      <w:r w:rsidRPr="00CD4DF1">
        <w:rPr>
          <w:color w:val="000000"/>
        </w:rPr>
        <w:t>3.6. Грошові надходження за платні послуги зараховуються на поточний рахунок КНП «Пологівська БЛІЛ», як кошти спеціального фонду та витрачаються відповідно до затвердженого фінансового плану і положення про спеціальний рахунок:</w:t>
      </w:r>
    </w:p>
    <w:p w:rsidR="00A627D1" w:rsidRPr="00CD4DF1" w:rsidRDefault="00A627D1" w:rsidP="00CD4DF1">
      <w:pPr>
        <w:spacing w:line="360" w:lineRule="atLeast"/>
        <w:ind w:firstLine="300"/>
        <w:jc w:val="both"/>
        <w:textAlignment w:val="baseline"/>
        <w:rPr>
          <w:color w:val="000000"/>
        </w:rPr>
      </w:pPr>
      <w:r w:rsidRPr="00CD4DF1">
        <w:rPr>
          <w:color w:val="000000"/>
        </w:rPr>
        <w:t>1) на заробітну плату персоналу, який задіяний у наданні платних послуг, та нарахування на заробітну плату;</w:t>
      </w:r>
    </w:p>
    <w:p w:rsidR="00A627D1" w:rsidRPr="00CD4DF1" w:rsidRDefault="00A627D1" w:rsidP="00CD4DF1">
      <w:pPr>
        <w:spacing w:line="360" w:lineRule="atLeast"/>
        <w:ind w:firstLine="300"/>
        <w:jc w:val="both"/>
        <w:textAlignment w:val="baseline"/>
        <w:rPr>
          <w:color w:val="000000"/>
        </w:rPr>
      </w:pPr>
      <w:r w:rsidRPr="00CD4DF1">
        <w:rPr>
          <w:color w:val="000000"/>
        </w:rPr>
        <w:t>2) на оплату комунальних послуг і відшкодування витрат, пов’язаних з організацією та наданням платних послуг;</w:t>
      </w:r>
    </w:p>
    <w:p w:rsidR="00A627D1" w:rsidRPr="00CD4DF1" w:rsidRDefault="00A627D1" w:rsidP="00CD4DF1">
      <w:pPr>
        <w:spacing w:line="360" w:lineRule="atLeast"/>
        <w:ind w:firstLine="300"/>
        <w:jc w:val="both"/>
        <w:textAlignment w:val="baseline"/>
        <w:rPr>
          <w:color w:val="000000"/>
        </w:rPr>
      </w:pPr>
      <w:r w:rsidRPr="00CD4DF1">
        <w:rPr>
          <w:color w:val="000000"/>
        </w:rPr>
        <w:t>3) на погашення заборгованості установи за зобов’язаннями, за спеціальним і загальним фондами фінансового плану;</w:t>
      </w:r>
    </w:p>
    <w:p w:rsidR="00A627D1" w:rsidRPr="00CD4DF1" w:rsidRDefault="00A627D1" w:rsidP="00CD4DF1">
      <w:pPr>
        <w:spacing w:line="360" w:lineRule="atLeast"/>
        <w:ind w:firstLine="300"/>
        <w:jc w:val="both"/>
        <w:textAlignment w:val="baseline"/>
        <w:rPr>
          <w:color w:val="000000"/>
        </w:rPr>
      </w:pPr>
      <w:r w:rsidRPr="00CD4DF1">
        <w:rPr>
          <w:color w:val="000000"/>
        </w:rPr>
        <w:t>4) на проведення заходів, пов’язаних з виконанням КНП основних функцій, які не забезпечені (або частково забезпечені) видатками загального фонду фінансового плану;</w:t>
      </w:r>
    </w:p>
    <w:p w:rsidR="00A627D1" w:rsidRPr="00CD4DF1" w:rsidRDefault="00A627D1" w:rsidP="00CD4DF1">
      <w:pPr>
        <w:spacing w:line="360" w:lineRule="atLeast"/>
        <w:ind w:firstLine="300"/>
        <w:jc w:val="both"/>
        <w:textAlignment w:val="baseline"/>
        <w:rPr>
          <w:color w:val="000000"/>
        </w:rPr>
      </w:pPr>
      <w:r w:rsidRPr="00CD4DF1">
        <w:rPr>
          <w:color w:val="000000"/>
        </w:rPr>
        <w:t>5) на фонд матеріального стимулювання медичних та інших працівників, які задіяні у наданні платних послуг;</w:t>
      </w:r>
    </w:p>
    <w:p w:rsidR="00A627D1" w:rsidRPr="00CD4DF1" w:rsidRDefault="00A627D1" w:rsidP="00CD4DF1">
      <w:pPr>
        <w:spacing w:line="360" w:lineRule="atLeast"/>
        <w:ind w:firstLine="300"/>
        <w:jc w:val="both"/>
        <w:textAlignment w:val="baseline"/>
        <w:rPr>
          <w:color w:val="000000"/>
        </w:rPr>
      </w:pPr>
      <w:r w:rsidRPr="00CD4DF1">
        <w:rPr>
          <w:color w:val="000000"/>
        </w:rPr>
        <w:t>6) закупівля витратних матеріалів необхідних для проведення платних послуг (в т. ч. медичних).</w:t>
      </w:r>
    </w:p>
    <w:p w:rsidR="00A627D1" w:rsidRPr="00CD4DF1" w:rsidRDefault="00A627D1" w:rsidP="00CD4DF1">
      <w:pPr>
        <w:spacing w:line="360" w:lineRule="atLeast"/>
        <w:ind w:firstLine="300"/>
        <w:jc w:val="both"/>
        <w:textAlignment w:val="baseline"/>
        <w:rPr>
          <w:color w:val="000000"/>
        </w:rPr>
      </w:pPr>
      <w:r w:rsidRPr="00CD4DF1">
        <w:rPr>
          <w:color w:val="000000"/>
        </w:rPr>
        <w:t>3.7. Плановий рівень рентабельності на ці послуги передбачається у розмірі 25 % з метою розвитку матеріально-технічної бази лікарні;</w:t>
      </w:r>
    </w:p>
    <w:p w:rsidR="00A627D1" w:rsidRPr="00CD4DF1" w:rsidRDefault="00A627D1" w:rsidP="00CD4DF1">
      <w:pPr>
        <w:spacing w:line="360" w:lineRule="atLeast"/>
        <w:ind w:firstLine="300"/>
        <w:jc w:val="both"/>
        <w:textAlignment w:val="baseline"/>
        <w:rPr>
          <w:color w:val="000000"/>
        </w:rPr>
      </w:pPr>
      <w:r w:rsidRPr="00CD4DF1">
        <w:rPr>
          <w:color w:val="000000"/>
        </w:rPr>
        <w:t>3.8. За якість проведення медичних оглядів несе відповідальність голова медичної комісії. Контроль роботи цієї комісії забезпечує головний лікар КНП «Пологівська БЛІЛ».</w:t>
      </w:r>
    </w:p>
    <w:p w:rsidR="00A627D1" w:rsidRPr="00CD4DF1" w:rsidRDefault="00A627D1" w:rsidP="00CD4DF1">
      <w:pPr>
        <w:spacing w:line="360" w:lineRule="atLeast"/>
        <w:ind w:firstLine="300"/>
        <w:jc w:val="both"/>
        <w:textAlignment w:val="baseline"/>
        <w:rPr>
          <w:color w:val="000000"/>
        </w:rPr>
      </w:pPr>
      <w:r w:rsidRPr="00CD4DF1">
        <w:rPr>
          <w:color w:val="000000"/>
        </w:rPr>
        <w:t xml:space="preserve">3.9. Громадяни, які оформлюються на роботу через органи державної служби зайнятості (за наявності направлення даних органів), проходять відповідний медичний огляд  - безкоштовно; </w:t>
      </w:r>
    </w:p>
    <w:p w:rsidR="00A627D1" w:rsidRPr="00CD4DF1" w:rsidRDefault="00A627D1" w:rsidP="00CD4DF1">
      <w:pPr>
        <w:spacing w:line="360" w:lineRule="atLeast"/>
        <w:ind w:firstLine="300"/>
        <w:jc w:val="both"/>
        <w:textAlignment w:val="baseline"/>
        <w:rPr>
          <w:color w:val="000000"/>
        </w:rPr>
      </w:pPr>
      <w:r w:rsidRPr="00CD4DF1">
        <w:rPr>
          <w:color w:val="000000"/>
        </w:rPr>
        <w:t>3.10 Відповідно до медичних показань до медичного огляду залучаються й інші фахівці, проводяться діагностичні дослідження (клінічні аналізи, флюорографія, рентгенографія,  ЕКГ, УЗД).</w:t>
      </w:r>
    </w:p>
    <w:p w:rsidR="00A627D1" w:rsidRPr="00CD4DF1" w:rsidRDefault="00A627D1" w:rsidP="00F44AFE">
      <w:pPr>
        <w:spacing w:line="360" w:lineRule="atLeast"/>
        <w:jc w:val="center"/>
        <w:textAlignment w:val="baseline"/>
        <w:rPr>
          <w:color w:val="000000"/>
        </w:rPr>
      </w:pPr>
      <w:r w:rsidRPr="00CD4DF1">
        <w:rPr>
          <w:b/>
          <w:bCs/>
          <w:color w:val="000000"/>
          <w:bdr w:val="none" w:sz="0" w:space="0" w:color="auto" w:frame="1"/>
        </w:rPr>
        <w:t>4. Порядок установлення тарифів на платні послуги</w:t>
      </w:r>
    </w:p>
    <w:p w:rsidR="00A627D1" w:rsidRPr="00CD4DF1" w:rsidRDefault="00A627D1" w:rsidP="00F44AFE">
      <w:pPr>
        <w:spacing w:line="360" w:lineRule="atLeast"/>
        <w:ind w:firstLine="300"/>
        <w:jc w:val="both"/>
        <w:textAlignment w:val="baseline"/>
        <w:rPr>
          <w:color w:val="000000"/>
        </w:rPr>
      </w:pPr>
      <w:r w:rsidRPr="00CD4DF1">
        <w:rPr>
          <w:color w:val="000000"/>
        </w:rPr>
        <w:t>4.1. Тарифи на платні послуги, які надаються населенню в БЛІЛ, розраховані індивідуально з урахуванням економічно обґрунтованих витрат.</w:t>
      </w:r>
    </w:p>
    <w:p w:rsidR="00A627D1" w:rsidRPr="00CD4DF1" w:rsidRDefault="00A627D1" w:rsidP="00F44AFE">
      <w:pPr>
        <w:spacing w:line="360" w:lineRule="atLeast"/>
        <w:ind w:firstLine="300"/>
        <w:jc w:val="both"/>
        <w:textAlignment w:val="baseline"/>
        <w:rPr>
          <w:color w:val="000000"/>
        </w:rPr>
      </w:pPr>
      <w:r w:rsidRPr="00CD4DF1">
        <w:rPr>
          <w:color w:val="000000"/>
        </w:rPr>
        <w:t>4.2. Базою для встановлення тарифів на медичні послуги є їх собівартість, до якої входять:</w:t>
      </w:r>
    </w:p>
    <w:p w:rsidR="00A627D1" w:rsidRPr="00CD4DF1" w:rsidRDefault="00A627D1" w:rsidP="00F44AFE">
      <w:pPr>
        <w:spacing w:line="360" w:lineRule="atLeast"/>
        <w:ind w:firstLine="300"/>
        <w:jc w:val="both"/>
        <w:textAlignment w:val="baseline"/>
        <w:rPr>
          <w:color w:val="000000"/>
        </w:rPr>
      </w:pPr>
      <w:r w:rsidRPr="00CD4DF1">
        <w:rPr>
          <w:color w:val="000000"/>
        </w:rPr>
        <w:t>—   витрати на оплату праці персоналу, зайнятого наданням медичних послуг;</w:t>
      </w:r>
    </w:p>
    <w:p w:rsidR="00A627D1" w:rsidRPr="00CD4DF1" w:rsidRDefault="00A627D1" w:rsidP="00F44AFE">
      <w:pPr>
        <w:spacing w:line="360" w:lineRule="atLeast"/>
        <w:ind w:firstLine="300"/>
        <w:jc w:val="both"/>
        <w:textAlignment w:val="baseline"/>
        <w:rPr>
          <w:color w:val="000000"/>
        </w:rPr>
      </w:pPr>
      <w:r w:rsidRPr="00CD4DF1">
        <w:rPr>
          <w:color w:val="000000"/>
        </w:rPr>
        <w:t>— відрахування на соціальне страхування, в цільові фонди, які передбачені законодавством;</w:t>
      </w:r>
    </w:p>
    <w:p w:rsidR="00A627D1" w:rsidRPr="00CD4DF1" w:rsidRDefault="00A627D1" w:rsidP="00F44AFE">
      <w:pPr>
        <w:spacing w:line="360" w:lineRule="atLeast"/>
        <w:ind w:firstLine="300"/>
        <w:jc w:val="both"/>
        <w:textAlignment w:val="baseline"/>
        <w:rPr>
          <w:color w:val="000000"/>
        </w:rPr>
      </w:pPr>
      <w:r w:rsidRPr="00CD4DF1">
        <w:rPr>
          <w:color w:val="000000"/>
        </w:rPr>
        <w:t>— матеріальні витрати, які визначені за розрахунковими показниками та об’єктивно обґрунтовані розрахунки витрат по підрозділах;</w:t>
      </w:r>
    </w:p>
    <w:p w:rsidR="00A627D1" w:rsidRPr="00CD4DF1" w:rsidRDefault="00A627D1" w:rsidP="00F44AFE">
      <w:pPr>
        <w:spacing w:line="360" w:lineRule="atLeast"/>
        <w:ind w:firstLine="300"/>
        <w:jc w:val="both"/>
        <w:textAlignment w:val="baseline"/>
        <w:rPr>
          <w:color w:val="000000"/>
        </w:rPr>
      </w:pPr>
      <w:r w:rsidRPr="00CD4DF1">
        <w:rPr>
          <w:color w:val="000000"/>
        </w:rPr>
        <w:t>— інші витрати з урахуванням конкретних умов функціонування закладу.</w:t>
      </w:r>
    </w:p>
    <w:p w:rsidR="00A627D1" w:rsidRPr="00CD4DF1" w:rsidRDefault="00A627D1" w:rsidP="00F44AFE">
      <w:pPr>
        <w:spacing w:line="360" w:lineRule="atLeast"/>
        <w:ind w:firstLine="300"/>
        <w:jc w:val="both"/>
        <w:textAlignment w:val="baseline"/>
        <w:rPr>
          <w:color w:val="000000"/>
        </w:rPr>
      </w:pPr>
      <w:r w:rsidRPr="00CD4DF1">
        <w:rPr>
          <w:color w:val="000000"/>
        </w:rPr>
        <w:t xml:space="preserve">Ця сума визначається у процентному співвідношенні до загальної суми витрат по лікарні. </w:t>
      </w:r>
    </w:p>
    <w:p w:rsidR="00A627D1" w:rsidRPr="00CD4DF1" w:rsidRDefault="00A627D1" w:rsidP="00F44AFE">
      <w:pPr>
        <w:spacing w:line="360" w:lineRule="atLeast"/>
        <w:ind w:firstLine="300"/>
        <w:jc w:val="both"/>
        <w:textAlignment w:val="baseline"/>
        <w:rPr>
          <w:color w:val="000000"/>
        </w:rPr>
      </w:pPr>
      <w:r w:rsidRPr="00CD4DF1">
        <w:rPr>
          <w:color w:val="000000"/>
        </w:rPr>
        <w:t>- рівень рентабельності складає 25 % від собівартості платної послуги.</w:t>
      </w:r>
    </w:p>
    <w:p w:rsidR="00A627D1" w:rsidRPr="00CD4DF1" w:rsidRDefault="00A627D1" w:rsidP="00F44AFE">
      <w:pPr>
        <w:spacing w:line="360" w:lineRule="atLeast"/>
        <w:ind w:firstLine="300"/>
        <w:jc w:val="both"/>
        <w:textAlignment w:val="baseline"/>
        <w:rPr>
          <w:color w:val="000000"/>
        </w:rPr>
      </w:pPr>
      <w:r w:rsidRPr="00CD4DF1">
        <w:rPr>
          <w:color w:val="000000"/>
        </w:rPr>
        <w:t>4.3. Розрахунок тарифів на медичні послуги здійснюється з урахуванням фактичних витрат закладу.</w:t>
      </w:r>
    </w:p>
    <w:p w:rsidR="00A627D1" w:rsidRPr="00CD4DF1" w:rsidRDefault="00A627D1" w:rsidP="00F44AFE">
      <w:pPr>
        <w:spacing w:line="360" w:lineRule="atLeast"/>
        <w:ind w:firstLine="300"/>
        <w:jc w:val="both"/>
        <w:textAlignment w:val="baseline"/>
        <w:rPr>
          <w:color w:val="000000"/>
        </w:rPr>
      </w:pPr>
      <w:r w:rsidRPr="00CD4DF1">
        <w:rPr>
          <w:color w:val="000000"/>
        </w:rPr>
        <w:t>4.4</w:t>
      </w:r>
      <w:r w:rsidRPr="00CD4DF1">
        <w:rPr>
          <w:i/>
          <w:iCs/>
          <w:color w:val="000000"/>
          <w:bdr w:val="none" w:sz="0" w:space="0" w:color="auto" w:frame="1"/>
        </w:rPr>
        <w:t>.</w:t>
      </w:r>
      <w:r w:rsidRPr="00CD4DF1">
        <w:rPr>
          <w:color w:val="000000"/>
        </w:rPr>
        <w:t> Тарифи розраховуються заступником головного лікаря з економічних питань, затверджуються рішенням Пологівської районної ради за поданням головного лікаря КНП «Пологівська БЛІЛ» та надаються до виконання.</w:t>
      </w:r>
    </w:p>
    <w:p w:rsidR="00A627D1" w:rsidRPr="00CD4DF1" w:rsidRDefault="00A627D1" w:rsidP="00F44AFE">
      <w:pPr>
        <w:spacing w:line="360" w:lineRule="atLeast"/>
        <w:textAlignment w:val="baseline"/>
        <w:rPr>
          <w:noProof/>
          <w:color w:val="000000"/>
        </w:rPr>
      </w:pPr>
    </w:p>
    <w:p w:rsidR="00A627D1" w:rsidRPr="00CD4DF1" w:rsidRDefault="00A627D1" w:rsidP="00F44AFE">
      <w:pPr>
        <w:rPr>
          <w:color w:val="000000"/>
        </w:rPr>
      </w:pPr>
    </w:p>
    <w:p w:rsidR="00A627D1" w:rsidRPr="00CD4DF1" w:rsidRDefault="00A627D1" w:rsidP="00F44AFE">
      <w:pPr>
        <w:rPr>
          <w:color w:val="000000"/>
        </w:rPr>
      </w:pPr>
      <w:r w:rsidRPr="00CD4DF1">
        <w:rPr>
          <w:color w:val="000000"/>
        </w:rPr>
        <w:t>КНП «Пологівська БЛІЛ»</w:t>
      </w:r>
    </w:p>
    <w:p w:rsidR="00A627D1" w:rsidRPr="00CD4DF1" w:rsidRDefault="00A627D1" w:rsidP="00F44AFE">
      <w:pPr>
        <w:rPr>
          <w:i/>
          <w:color w:val="000000"/>
        </w:rPr>
      </w:pPr>
      <w:r w:rsidRPr="00CD4DF1">
        <w:rPr>
          <w:color w:val="000000"/>
        </w:rPr>
        <w:t>Головний лікар                                                         Роман КРАВЧЕНКО</w:t>
      </w:r>
    </w:p>
    <w:p w:rsidR="00A627D1" w:rsidRPr="00CD4DF1" w:rsidRDefault="00A627D1" w:rsidP="00F44AFE">
      <w:pPr>
        <w:spacing w:line="360" w:lineRule="atLeast"/>
        <w:textAlignment w:val="baseline"/>
        <w:rPr>
          <w:color w:val="000000"/>
        </w:rPr>
      </w:pPr>
    </w:p>
    <w:p w:rsidR="00A627D1" w:rsidRPr="00CD4DF1" w:rsidRDefault="00A627D1" w:rsidP="00EB23DC">
      <w:pPr>
        <w:jc w:val="both"/>
        <w:rPr>
          <w:color w:val="000000"/>
        </w:rPr>
      </w:pPr>
    </w:p>
    <w:sectPr w:rsidR="00A627D1" w:rsidRPr="00CD4DF1" w:rsidSect="00FC1A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031093"/>
    <w:multiLevelType w:val="hybridMultilevel"/>
    <w:tmpl w:val="8C4A8004"/>
    <w:lvl w:ilvl="0" w:tplc="00E6B2F8">
      <w:start w:val="2"/>
      <w:numFmt w:val="bullet"/>
      <w:lvlText w:val="-"/>
      <w:lvlJc w:val="left"/>
      <w:pPr>
        <w:ind w:left="720" w:hanging="360"/>
      </w:pPr>
      <w:rPr>
        <w:rFonts w:ascii="Verdana" w:eastAsia="Times New Roman" w:hAnsi="Verdana" w:hint="default"/>
        <w:b/>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23DC"/>
    <w:rsid w:val="00045FA7"/>
    <w:rsid w:val="00067F56"/>
    <w:rsid w:val="00123370"/>
    <w:rsid w:val="00161324"/>
    <w:rsid w:val="001A2824"/>
    <w:rsid w:val="001C5456"/>
    <w:rsid w:val="00285551"/>
    <w:rsid w:val="002A1C07"/>
    <w:rsid w:val="002D723E"/>
    <w:rsid w:val="00303DF5"/>
    <w:rsid w:val="003066E2"/>
    <w:rsid w:val="003471B7"/>
    <w:rsid w:val="004018E9"/>
    <w:rsid w:val="00407382"/>
    <w:rsid w:val="00435009"/>
    <w:rsid w:val="004F54C1"/>
    <w:rsid w:val="00501191"/>
    <w:rsid w:val="005B1831"/>
    <w:rsid w:val="005F2FD0"/>
    <w:rsid w:val="00604078"/>
    <w:rsid w:val="00662D97"/>
    <w:rsid w:val="006665DB"/>
    <w:rsid w:val="006D7169"/>
    <w:rsid w:val="006E7729"/>
    <w:rsid w:val="007C5A31"/>
    <w:rsid w:val="007D78E0"/>
    <w:rsid w:val="007E2993"/>
    <w:rsid w:val="00931CFD"/>
    <w:rsid w:val="009429C2"/>
    <w:rsid w:val="00A539B6"/>
    <w:rsid w:val="00A627D1"/>
    <w:rsid w:val="00A834CC"/>
    <w:rsid w:val="00AE485D"/>
    <w:rsid w:val="00B007DD"/>
    <w:rsid w:val="00BF0DAF"/>
    <w:rsid w:val="00C74742"/>
    <w:rsid w:val="00C83131"/>
    <w:rsid w:val="00CD4DF1"/>
    <w:rsid w:val="00CF5A6B"/>
    <w:rsid w:val="00DA128E"/>
    <w:rsid w:val="00DA57A3"/>
    <w:rsid w:val="00E255E6"/>
    <w:rsid w:val="00EB23DC"/>
    <w:rsid w:val="00F44AFE"/>
    <w:rsid w:val="00FC1A09"/>
    <w:rsid w:val="00FC7CF3"/>
    <w:rsid w:val="00FD5703"/>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3DC"/>
    <w:rPr>
      <w:rFonts w:ascii="Times New Roman" w:eastAsia="Times New Roman" w:hAnsi="Times New Roman"/>
      <w:sz w:val="28"/>
      <w:szCs w:val="28"/>
      <w:lang w:eastAsia="ru-RU"/>
    </w:rPr>
  </w:style>
  <w:style w:type="paragraph" w:styleId="Heading3">
    <w:name w:val="heading 3"/>
    <w:basedOn w:val="Normal"/>
    <w:link w:val="Heading3Char"/>
    <w:uiPriority w:val="99"/>
    <w:qFormat/>
    <w:rsid w:val="00F44AFE"/>
    <w:pPr>
      <w:spacing w:before="100" w:beforeAutospacing="1" w:after="100" w:afterAutospacing="1"/>
      <w:outlineLvl w:val="2"/>
    </w:pPr>
    <w:rPr>
      <w:b/>
      <w:bCs/>
      <w:sz w:val="27"/>
      <w:szCs w:val="27"/>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F44AFE"/>
    <w:rPr>
      <w:rFonts w:ascii="Times New Roman" w:hAnsi="Times New Roman" w:cs="Times New Roman"/>
      <w:b/>
      <w:bCs/>
      <w:sz w:val="27"/>
      <w:szCs w:val="27"/>
      <w:lang w:eastAsia="ru-RU"/>
    </w:rPr>
  </w:style>
  <w:style w:type="character" w:styleId="Hyperlink">
    <w:name w:val="Hyperlink"/>
    <w:basedOn w:val="DefaultParagraphFont"/>
    <w:uiPriority w:val="99"/>
    <w:semiHidden/>
    <w:rsid w:val="00F44AFE"/>
    <w:rPr>
      <w:rFonts w:cs="Times New Roman"/>
      <w:color w:val="0000FF"/>
      <w:u w:val="single"/>
    </w:rPr>
  </w:style>
  <w:style w:type="paragraph" w:styleId="ListParagraph">
    <w:name w:val="List Paragraph"/>
    <w:basedOn w:val="Normal"/>
    <w:uiPriority w:val="99"/>
    <w:qFormat/>
    <w:rsid w:val="00F44AFE"/>
    <w:pPr>
      <w:spacing w:after="200" w:line="276" w:lineRule="auto"/>
      <w:ind w:left="720"/>
      <w:contextualSpacing/>
    </w:pPr>
    <w:rPr>
      <w:rFonts w:ascii="Calibri" w:eastAsia="Calibri" w:hAnsi="Calibri"/>
      <w:sz w:val="22"/>
      <w:szCs w:val="22"/>
      <w:lang w:val="ru-RU" w:eastAsia="en-US"/>
    </w:rPr>
  </w:style>
  <w:style w:type="paragraph" w:customStyle="1" w:styleId="1">
    <w:name w:val="Без интервала1"/>
    <w:uiPriority w:val="99"/>
    <w:rsid w:val="00045FA7"/>
    <w:rPr>
      <w:rFonts w:ascii="Times New Roman" w:hAnsi="Times New Roman"/>
      <w:sz w:val="24"/>
      <w:szCs w:val="24"/>
      <w:lang w:eastAsia="ru-RU"/>
    </w:rPr>
  </w:style>
  <w:style w:type="paragraph" w:styleId="BalloonText">
    <w:name w:val="Balloon Text"/>
    <w:basedOn w:val="Normal"/>
    <w:link w:val="BalloonTextChar"/>
    <w:uiPriority w:val="99"/>
    <w:semiHidden/>
    <w:rsid w:val="00A539B6"/>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539B6"/>
    <w:rPr>
      <w:rFonts w:ascii="Segoe UI"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z0308-1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4.rada.gov.ua/laws/show/z0768-99" TargetMode="External"/><Relationship Id="rId12" Type="http://schemas.openxmlformats.org/officeDocument/2006/relationships/hyperlink" Target="http://zakon4.rada.gov.ua/laws/show/z0662-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zakon4.rada.gov.ua/laws/show/z0846-07" TargetMode="External"/><Relationship Id="rId5" Type="http://schemas.openxmlformats.org/officeDocument/2006/relationships/image" Target="media/image1.png"/><Relationship Id="rId10" Type="http://schemas.openxmlformats.org/officeDocument/2006/relationships/hyperlink" Target="http://zakon4.rada.gov.ua/laws/show/z0639-02" TargetMode="External"/><Relationship Id="rId4" Type="http://schemas.openxmlformats.org/officeDocument/2006/relationships/webSettings" Target="webSettings.xml"/><Relationship Id="rId9" Type="http://schemas.openxmlformats.org/officeDocument/2006/relationships/hyperlink" Target="http://zakon4.rada.gov.ua/laws/show/z0846-0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9</Pages>
  <Words>12847</Words>
  <Characters>7324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13</cp:revision>
  <cp:lastPrinted>2020-08-21T07:50:00Z</cp:lastPrinted>
  <dcterms:created xsi:type="dcterms:W3CDTF">2020-07-17T06:29:00Z</dcterms:created>
  <dcterms:modified xsi:type="dcterms:W3CDTF">2020-08-21T07:53:00Z</dcterms:modified>
</cp:coreProperties>
</file>